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D60534" w:rsidRDefault="000D2063" w:rsidP="000713B0">
      <w:pPr>
        <w:rPr>
          <w:lang w:val="en-US"/>
        </w:rPr>
        <w:sectPr w:rsidR="000D2063" w:rsidRPr="00D60534"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902"/>
        <w:gridCol w:w="4452"/>
      </w:tblGrid>
      <w:tr w:rsidR="00B73E52" w:rsidRPr="000713B0" w:rsidTr="003330D2">
        <w:trPr>
          <w:trHeight w:val="2551"/>
        </w:trPr>
        <w:tc>
          <w:tcPr>
            <w:tcW w:w="5074" w:type="dxa"/>
            <w:vAlign w:val="center"/>
          </w:tcPr>
          <w:p w:rsidR="00A02C54" w:rsidRPr="000713B0" w:rsidRDefault="00A02C54" w:rsidP="00CE74EB">
            <w:pPr>
              <w:pStyle w:val="af9"/>
            </w:pPr>
          </w:p>
        </w:tc>
        <w:tc>
          <w:tcPr>
            <w:tcW w:w="4496" w:type="dxa"/>
            <w:vAlign w:val="center"/>
          </w:tcPr>
          <w:p w:rsidR="00A02C54" w:rsidRPr="000713B0" w:rsidRDefault="00A02C54" w:rsidP="00A02C54">
            <w:pPr>
              <w:pStyle w:val="af9"/>
            </w:pPr>
            <w:r w:rsidRPr="000713B0">
              <w:t>Утвержд</w:t>
            </w:r>
            <w:r>
              <w:t>аю</w:t>
            </w:r>
          </w:p>
          <w:sdt>
            <w:sdtPr>
              <w:alias w:val="Должность утверждающего"/>
              <w:tag w:val="Должность утверждающего"/>
              <w:id w:val="950827951"/>
              <w:placeholder>
                <w:docPart w:val="BCF92F389EA54C6D8DE6F6D550FD7779"/>
              </w:placeholder>
              <w15:color w:val="FFFF00"/>
            </w:sdtPr>
            <w:sdtEndPr>
              <w:rPr>
                <w:rFonts w:cs="Times New Roman"/>
                <w:noProof/>
                <w:szCs w:val="24"/>
              </w:rPr>
            </w:sdtEndPr>
            <w:sdtContent>
              <w:p w:rsidR="00A02C54" w:rsidRPr="00B73E52" w:rsidRDefault="00AB0D2C" w:rsidP="00A02C54">
                <w:pPr>
                  <w:pStyle w:val="af4"/>
                  <w:rPr>
                    <w:rFonts w:cs="Times New Roman"/>
                    <w:szCs w:val="24"/>
                  </w:rPr>
                </w:pPr>
                <w:r>
                  <w:rPr>
                    <w:rFonts w:cs="Times New Roman"/>
                    <w:noProof/>
                    <w:szCs w:val="24"/>
                  </w:rPr>
                  <w:t xml:space="preserve">И.о. директора филиала </w:t>
                </w:r>
                <w:r w:rsidR="00B73E52" w:rsidRPr="00B73E52">
                  <w:rPr>
                    <w:rFonts w:cs="Times New Roman"/>
                    <w:noProof/>
                    <w:szCs w:val="24"/>
                  </w:rPr>
                  <w:t>ТЭЦ-9</w:t>
                </w:r>
              </w:p>
            </w:sdtContent>
          </w:sdt>
          <w:p w:rsidR="00A02C54" w:rsidRPr="000713B0" w:rsidRDefault="00A02C54" w:rsidP="00A02C54">
            <w:pPr>
              <w:pStyle w:val="af4"/>
            </w:pPr>
          </w:p>
          <w:sdt>
            <w:sdtPr>
              <w:alias w:val="Подпись и дата утверждения"/>
              <w:tag w:val="Подпись и дата утверждения"/>
              <w:id w:val="-759291159"/>
              <w:placeholder>
                <w:docPart w:val="BCF92F389EA54C6D8DE6F6D550FD7779"/>
              </w:placeholder>
              <w15:color w:val="FFFF00"/>
            </w:sdtPr>
            <w:sdtEndPr/>
            <w:sdtContent>
              <w:p w:rsidR="00B73E52" w:rsidRDefault="00A02C54" w:rsidP="00B73E52">
                <w:pPr>
                  <w:pStyle w:val="af4"/>
                </w:pPr>
                <w:r w:rsidRPr="000713B0">
                  <w:t>___________</w:t>
                </w:r>
                <w:r>
                  <w:t>_____</w:t>
                </w:r>
                <w:proofErr w:type="spellStart"/>
                <w:r w:rsidR="00AB0D2C">
                  <w:t>А</w:t>
                </w:r>
                <w:r w:rsidR="00B73E52">
                  <w:t>.</w:t>
                </w:r>
                <w:r w:rsidR="00AB0D2C">
                  <w:t>В</w:t>
                </w:r>
                <w:r w:rsidR="00B73E52">
                  <w:t>.</w:t>
                </w:r>
                <w:r w:rsidR="00AB0D2C">
                  <w:t>Нелюбов</w:t>
                </w:r>
                <w:proofErr w:type="spellEnd"/>
              </w:p>
              <w:p w:rsidR="00A02C54" w:rsidRPr="000713B0" w:rsidRDefault="00A02C54" w:rsidP="00B73E52">
                <w:pPr>
                  <w:pStyle w:val="af4"/>
                </w:pPr>
                <w:r w:rsidRPr="000713B0">
                  <w:t>«_</w:t>
                </w:r>
                <w:r>
                  <w:t>__</w:t>
                </w:r>
                <w:r w:rsidRPr="000713B0">
                  <w:t>__</w:t>
                </w:r>
                <w:r w:rsidR="002B3785">
                  <w:t>__</w:t>
                </w:r>
                <w:r w:rsidRPr="000713B0">
                  <w:t xml:space="preserve">» </w:t>
                </w:r>
                <w:r>
                  <w:t>______</w:t>
                </w:r>
                <w:r w:rsidRPr="000713B0">
                  <w:t>__________</w:t>
                </w:r>
                <w:r>
                  <w:t xml:space="preserve">___ </w:t>
                </w:r>
                <w:r w:rsidR="00ED5090" w:rsidRPr="000713B0">
                  <w:fldChar w:fldCharType="begin"/>
                </w:r>
                <w:r w:rsidR="00ED5090" w:rsidRPr="000713B0">
                  <w:instrText xml:space="preserve"> TIME  \@ "yyyy"  \* MERGEFORMAT </w:instrText>
                </w:r>
                <w:r w:rsidR="00ED5090" w:rsidRPr="000713B0">
                  <w:fldChar w:fldCharType="separate"/>
                </w:r>
                <w:r w:rsidR="00D75FD0">
                  <w:rPr>
                    <w:noProof/>
                  </w:rPr>
                  <w:t>2023</w:t>
                </w:r>
                <w:r w:rsidR="00ED5090" w:rsidRPr="000713B0">
                  <w:fldChar w:fldCharType="end"/>
                </w:r>
                <w:r w:rsidR="00ED5090">
                  <w:t xml:space="preserve"> </w:t>
                </w:r>
                <w:r>
                  <w:t>.</w:t>
                </w:r>
              </w:p>
            </w:sdtContent>
          </w:sdt>
        </w:tc>
      </w:tr>
      <w:tr w:rsidR="000D2063" w:rsidRPr="000713B0" w:rsidTr="00A02C54">
        <w:trPr>
          <w:trHeight w:val="2268"/>
        </w:trPr>
        <w:tc>
          <w:tcPr>
            <w:tcW w:w="9570" w:type="dxa"/>
            <w:gridSpan w:val="2"/>
            <w:vAlign w:val="center"/>
          </w:tcPr>
          <w:p w:rsidR="005F70C1" w:rsidRPr="000713B0" w:rsidRDefault="005F70C1" w:rsidP="00A02C54">
            <w:pPr>
              <w:pStyle w:val="af0"/>
            </w:pPr>
          </w:p>
        </w:tc>
      </w:tr>
      <w:tr w:rsidR="00A02C54" w:rsidRPr="000713B0" w:rsidTr="00A02C54">
        <w:trPr>
          <w:trHeight w:val="5669"/>
        </w:trPr>
        <w:tc>
          <w:tcPr>
            <w:tcW w:w="9570" w:type="dxa"/>
            <w:gridSpan w:val="2"/>
            <w:vAlign w:val="center"/>
          </w:tcPr>
          <w:p w:rsidR="00A02C54" w:rsidRPr="000713B0" w:rsidRDefault="00A02C54" w:rsidP="00A02C54">
            <w:pPr>
              <w:pStyle w:val="af0"/>
            </w:pPr>
            <w:r w:rsidRPr="000713B0">
              <w:t>Документация о закупке</w:t>
            </w:r>
          </w:p>
          <w:permStart w:id="1392142077" w:edGrp="everyone"/>
          <w:p w:rsidR="00A02C54" w:rsidRPr="000713B0" w:rsidRDefault="006A6D50" w:rsidP="00A02C54">
            <w:pPr>
              <w:pStyle w:val="af1"/>
            </w:pPr>
            <w:sdt>
              <w:sdtPr>
                <w:alias w:val="Тип закупаемой продукции (работ, услуг, товары)"/>
                <w:tag w:val="Тип закупаемой продукции (работ, услуг, товары)"/>
                <w:id w:val="-1309700707"/>
                <w:lock w:val="sdtLocked"/>
                <w:placeholder>
                  <w:docPart w:val="C7D5E8A2861F498A99596C8B0C648571"/>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B73E52">
                  <w:t>об оказании услуг</w:t>
                </w:r>
              </w:sdtContent>
            </w:sdt>
            <w:permEnd w:id="1392142077"/>
            <w:r w:rsidR="00A02C54" w:rsidRPr="000713B0">
              <w:t xml:space="preserve"> </w:t>
            </w:r>
          </w:p>
          <w:p w:rsidR="00A02C54" w:rsidRPr="000713B0" w:rsidRDefault="00A02C54" w:rsidP="00A02C54">
            <w:pPr>
              <w:pStyle w:val="af1"/>
            </w:pPr>
            <w:r w:rsidRPr="000713B0">
              <w:t xml:space="preserve">для </w:t>
            </w:r>
            <w:permStart w:id="37755601" w:edGrp="everyone"/>
            <w:sdt>
              <w:sdtPr>
                <w:alias w:val="Подразделение (филиал) заказчика"/>
                <w:tag w:val="Подразделение (филиал) заказчика"/>
                <w:id w:val="1860077339"/>
                <w:placeholder>
                  <w:docPart w:val="BC26FB966CEC480282631CE6FFFC38F0"/>
                </w:placeholder>
                <w15:color w:val="FFFF00"/>
              </w:sdtPr>
              <w:sdtEndPr>
                <w:rPr>
                  <w:noProof/>
                </w:rPr>
              </w:sdtEndPr>
              <w:sdtContent>
                <w:r w:rsidR="009D53FB">
                  <w:rPr>
                    <w:noProof/>
                  </w:rPr>
                  <w:fldChar w:fldCharType="begin"/>
                </w:r>
                <w:r w:rsidR="009D53FB">
                  <w:rPr>
                    <w:noProof/>
                  </w:rPr>
                  <w:instrText xml:space="preserve"> MERGEFIELD "Подразделение_филиал_заказчика" </w:instrText>
                </w:r>
                <w:r w:rsidR="009D53FB">
                  <w:rPr>
                    <w:noProof/>
                  </w:rPr>
                  <w:fldChar w:fldCharType="separate"/>
                </w:r>
                <w:r w:rsidR="00B73E52">
                  <w:rPr>
                    <w:noProof/>
                  </w:rPr>
                  <w:t>«ПЭО_филиал ТЭЦ-9_</w:t>
                </w:r>
                <w:r w:rsidR="009D53FB">
                  <w:rPr>
                    <w:noProof/>
                  </w:rPr>
                  <w:fldChar w:fldCharType="end"/>
                </w:r>
                <w:r w:rsidR="00B73E52">
                  <w:rPr>
                    <w:noProof/>
                  </w:rPr>
                  <w:t>ООО «Байкальская энергетическая компания</w:t>
                </w:r>
              </w:sdtContent>
            </w:sdt>
            <w:permEnd w:id="37755601"/>
          </w:p>
          <w:p w:rsidR="00A02C54" w:rsidRPr="00AE7A17" w:rsidRDefault="00A02C54" w:rsidP="00063B12">
            <w:pPr>
              <w:pStyle w:val="afd"/>
              <w:ind w:left="3402" w:right="3402"/>
            </w:pPr>
            <w:r w:rsidRPr="000713B0">
              <w:t>№</w:t>
            </w:r>
            <w:r w:rsidR="00F17814">
              <w:t xml:space="preserve"> </w:t>
            </w:r>
            <w:bookmarkStart w:id="0" w:name="НомерВПланеЗакупки"/>
            <w:permStart w:id="633604000" w:edGrp="everyone"/>
            <w:sdt>
              <w:sdtPr>
                <w:alias w:val="Номер в плане закупок"/>
                <w:tag w:val="Номер в плане закупок"/>
                <w:id w:val="-1649282154"/>
                <w:placeholder>
                  <w:docPart w:val="12149F3DBA7A4E08ABBDDB81476597D3"/>
                </w:placeholder>
                <w15:color w:val="FFFF00"/>
              </w:sdtPr>
              <w:sdtEndPr/>
              <w:sdtContent>
                <w:r w:rsidR="00063B12">
                  <w:rPr>
                    <w:noProof/>
                  </w:rPr>
                  <w:t>1339</w:t>
                </w:r>
              </w:sdtContent>
            </w:sdt>
            <w:bookmarkEnd w:id="0"/>
            <w:permEnd w:id="633604000"/>
          </w:p>
        </w:tc>
      </w:tr>
      <w:tr w:rsidR="00A02C54" w:rsidRPr="000713B0" w:rsidTr="003330D2">
        <w:trPr>
          <w:trHeight w:val="2268"/>
        </w:trPr>
        <w:tc>
          <w:tcPr>
            <w:tcW w:w="9570" w:type="dxa"/>
            <w:gridSpan w:val="2"/>
          </w:tcPr>
          <w:p w:rsidR="00A02C54" w:rsidRPr="000713B0" w:rsidRDefault="00A02C54" w:rsidP="00CE74EB">
            <w:pPr>
              <w:jc w:val="center"/>
            </w:pPr>
          </w:p>
        </w:tc>
      </w:tr>
      <w:tr w:rsidR="00A02C54" w:rsidRPr="000713B0" w:rsidTr="003330D2">
        <w:trPr>
          <w:trHeight w:val="1134"/>
        </w:trPr>
        <w:tc>
          <w:tcPr>
            <w:tcW w:w="9570" w:type="dxa"/>
            <w:gridSpan w:val="2"/>
            <w:vAlign w:val="bottom"/>
          </w:tcPr>
          <w:p w:rsidR="00A02C54" w:rsidRPr="000713B0" w:rsidRDefault="00A02C54" w:rsidP="00A02C54">
            <w:pPr>
              <w:pStyle w:val="afb"/>
            </w:pPr>
          </w:p>
          <w:p w:rsidR="00A02C54" w:rsidRPr="000713B0" w:rsidRDefault="00A02C54" w:rsidP="00A02C54">
            <w:pPr>
              <w:pStyle w:val="afb"/>
            </w:pPr>
          </w:p>
        </w:tc>
      </w:tr>
    </w:tbl>
    <w:p w:rsidR="005F70C1" w:rsidRPr="000713B0" w:rsidRDefault="005F70C1" w:rsidP="000713B0">
      <w:pPr>
        <w:sectPr w:rsidR="005F70C1" w:rsidRPr="000713B0" w:rsidSect="005F70C1">
          <w:type w:val="continuous"/>
          <w:pgSz w:w="11906" w:h="16838"/>
          <w:pgMar w:top="1134" w:right="851" w:bottom="1701" w:left="1701" w:header="709" w:footer="709" w:gutter="0"/>
          <w:cols w:space="708"/>
          <w:docGrid w:linePitch="360"/>
        </w:sectPr>
      </w:pPr>
    </w:p>
    <w:p w:rsidR="003166F5" w:rsidRPr="003166F5" w:rsidRDefault="003166F5">
      <w:pPr>
        <w:pStyle w:val="16"/>
        <w:tabs>
          <w:tab w:val="right" w:leader="dot" w:pos="9629"/>
        </w:tabs>
        <w:rPr>
          <w:b/>
          <w:bCs/>
          <w:sz w:val="24"/>
          <w:szCs w:val="24"/>
        </w:rPr>
      </w:pPr>
      <w:r w:rsidRPr="003166F5">
        <w:rPr>
          <w:b/>
          <w:bCs/>
          <w:sz w:val="24"/>
          <w:szCs w:val="24"/>
        </w:rPr>
        <w:lastRenderedPageBreak/>
        <w:t>Оглавление:</w:t>
      </w:r>
    </w:p>
    <w:p w:rsidR="003166F5" w:rsidRPr="003166F5" w:rsidRDefault="003166F5">
      <w:pPr>
        <w:pStyle w:val="16"/>
        <w:tabs>
          <w:tab w:val="right" w:leader="dot" w:pos="9629"/>
        </w:tabs>
        <w:rPr>
          <w:noProof/>
          <w:sz w:val="26"/>
          <w:szCs w:val="28"/>
          <w:lang w:eastAsia="ru-RU"/>
        </w:rPr>
      </w:pPr>
      <w:r w:rsidRPr="003166F5">
        <w:rPr>
          <w:sz w:val="24"/>
          <w:szCs w:val="24"/>
          <w:highlight w:val="lightGray"/>
        </w:rPr>
        <w:fldChar w:fldCharType="begin"/>
      </w:r>
      <w:r w:rsidRPr="003166F5">
        <w:rPr>
          <w:sz w:val="24"/>
          <w:szCs w:val="24"/>
          <w:highlight w:val="lightGray"/>
        </w:rPr>
        <w:instrText xml:space="preserve"> TOC \o "1-1" \h \z \u </w:instrText>
      </w:r>
      <w:r w:rsidRPr="003166F5">
        <w:rPr>
          <w:sz w:val="24"/>
          <w:szCs w:val="24"/>
          <w:highlight w:val="lightGray"/>
        </w:rPr>
        <w:fldChar w:fldCharType="separate"/>
      </w:r>
      <w:hyperlink w:anchor="_Toc74641426" w:history="1">
        <w:r w:rsidRPr="003166F5">
          <w:rPr>
            <w:rStyle w:val="ae"/>
            <w:noProof/>
            <w:sz w:val="24"/>
            <w:szCs w:val="24"/>
          </w:rPr>
          <w:t>Основная информация закупки</w:t>
        </w:r>
        <w:r w:rsidRPr="003166F5">
          <w:rPr>
            <w:noProof/>
            <w:webHidden/>
            <w:sz w:val="24"/>
            <w:szCs w:val="24"/>
          </w:rPr>
          <w:tab/>
        </w:r>
        <w:r w:rsidRPr="003166F5">
          <w:rPr>
            <w:noProof/>
            <w:webHidden/>
            <w:sz w:val="24"/>
            <w:szCs w:val="24"/>
          </w:rPr>
          <w:fldChar w:fldCharType="begin"/>
        </w:r>
        <w:r w:rsidRPr="003166F5">
          <w:rPr>
            <w:noProof/>
            <w:webHidden/>
            <w:sz w:val="24"/>
            <w:szCs w:val="24"/>
          </w:rPr>
          <w:instrText xml:space="preserve"> PAGEREF _Toc74641426 \h </w:instrText>
        </w:r>
        <w:r w:rsidRPr="003166F5">
          <w:rPr>
            <w:noProof/>
            <w:webHidden/>
            <w:sz w:val="24"/>
            <w:szCs w:val="24"/>
          </w:rPr>
        </w:r>
        <w:r w:rsidRPr="003166F5">
          <w:rPr>
            <w:noProof/>
            <w:webHidden/>
            <w:sz w:val="24"/>
            <w:szCs w:val="24"/>
          </w:rPr>
          <w:fldChar w:fldCharType="separate"/>
        </w:r>
        <w:r w:rsidR="00D75FD0">
          <w:rPr>
            <w:noProof/>
            <w:webHidden/>
            <w:sz w:val="24"/>
            <w:szCs w:val="24"/>
          </w:rPr>
          <w:t>3</w:t>
        </w:r>
        <w:r w:rsidRPr="003166F5">
          <w:rPr>
            <w:noProof/>
            <w:webHidden/>
            <w:sz w:val="24"/>
            <w:szCs w:val="24"/>
          </w:rPr>
          <w:fldChar w:fldCharType="end"/>
        </w:r>
      </w:hyperlink>
    </w:p>
    <w:p w:rsidR="003166F5" w:rsidRPr="003166F5" w:rsidRDefault="006A6D50">
      <w:pPr>
        <w:pStyle w:val="16"/>
        <w:tabs>
          <w:tab w:val="right" w:leader="dot" w:pos="9629"/>
        </w:tabs>
        <w:rPr>
          <w:noProof/>
          <w:sz w:val="26"/>
          <w:szCs w:val="28"/>
          <w:lang w:eastAsia="ru-RU"/>
        </w:rPr>
      </w:pPr>
      <w:hyperlink w:anchor="_Toc74641427" w:history="1">
        <w:r w:rsidR="003166F5" w:rsidRPr="003166F5">
          <w:rPr>
            <w:rStyle w:val="ae"/>
            <w:noProof/>
            <w:sz w:val="24"/>
            <w:szCs w:val="24"/>
          </w:rPr>
          <w:t>2. Основная информация проведения процедуры</w:t>
        </w:r>
        <w:r w:rsidR="003166F5" w:rsidRPr="003166F5">
          <w:rPr>
            <w:noProof/>
            <w:webHidden/>
            <w:sz w:val="24"/>
            <w:szCs w:val="24"/>
          </w:rPr>
          <w:tab/>
        </w:r>
        <w:r w:rsidR="003166F5" w:rsidRPr="003166F5">
          <w:rPr>
            <w:noProof/>
            <w:webHidden/>
            <w:sz w:val="24"/>
            <w:szCs w:val="24"/>
          </w:rPr>
          <w:fldChar w:fldCharType="begin"/>
        </w:r>
        <w:r w:rsidR="003166F5" w:rsidRPr="003166F5">
          <w:rPr>
            <w:noProof/>
            <w:webHidden/>
            <w:sz w:val="24"/>
            <w:szCs w:val="24"/>
          </w:rPr>
          <w:instrText xml:space="preserve"> PAGEREF _Toc74641427 \h </w:instrText>
        </w:r>
        <w:r w:rsidR="003166F5" w:rsidRPr="003166F5">
          <w:rPr>
            <w:noProof/>
            <w:webHidden/>
            <w:sz w:val="24"/>
            <w:szCs w:val="24"/>
          </w:rPr>
        </w:r>
        <w:r w:rsidR="003166F5" w:rsidRPr="003166F5">
          <w:rPr>
            <w:noProof/>
            <w:webHidden/>
            <w:sz w:val="24"/>
            <w:szCs w:val="24"/>
          </w:rPr>
          <w:fldChar w:fldCharType="separate"/>
        </w:r>
        <w:r w:rsidR="00D75FD0">
          <w:rPr>
            <w:noProof/>
            <w:webHidden/>
            <w:sz w:val="24"/>
            <w:szCs w:val="24"/>
          </w:rPr>
          <w:t>5</w:t>
        </w:r>
        <w:r w:rsidR="003166F5" w:rsidRPr="003166F5">
          <w:rPr>
            <w:noProof/>
            <w:webHidden/>
            <w:sz w:val="24"/>
            <w:szCs w:val="24"/>
          </w:rPr>
          <w:fldChar w:fldCharType="end"/>
        </w:r>
      </w:hyperlink>
    </w:p>
    <w:p w:rsidR="003166F5" w:rsidRPr="003166F5" w:rsidRDefault="006A6D50">
      <w:pPr>
        <w:pStyle w:val="16"/>
        <w:tabs>
          <w:tab w:val="right" w:leader="dot" w:pos="9629"/>
        </w:tabs>
        <w:rPr>
          <w:noProof/>
          <w:sz w:val="26"/>
          <w:szCs w:val="28"/>
          <w:lang w:eastAsia="ru-RU"/>
        </w:rPr>
      </w:pPr>
      <w:hyperlink w:anchor="_Toc74641428" w:history="1">
        <w:r w:rsidR="003166F5" w:rsidRPr="003166F5">
          <w:rPr>
            <w:rStyle w:val="ae"/>
            <w:noProof/>
            <w:sz w:val="24"/>
            <w:szCs w:val="24"/>
          </w:rPr>
          <w:t>3. Требования к предложению участника</w:t>
        </w:r>
        <w:r w:rsidR="003166F5" w:rsidRPr="003166F5">
          <w:rPr>
            <w:noProof/>
            <w:webHidden/>
            <w:sz w:val="24"/>
            <w:szCs w:val="24"/>
          </w:rPr>
          <w:tab/>
        </w:r>
        <w:r w:rsidR="003166F5" w:rsidRPr="003166F5">
          <w:rPr>
            <w:noProof/>
            <w:webHidden/>
            <w:sz w:val="24"/>
            <w:szCs w:val="24"/>
          </w:rPr>
          <w:fldChar w:fldCharType="begin"/>
        </w:r>
        <w:r w:rsidR="003166F5" w:rsidRPr="003166F5">
          <w:rPr>
            <w:noProof/>
            <w:webHidden/>
            <w:sz w:val="24"/>
            <w:szCs w:val="24"/>
          </w:rPr>
          <w:instrText xml:space="preserve"> PAGEREF _Toc74641428 \h </w:instrText>
        </w:r>
        <w:r w:rsidR="003166F5" w:rsidRPr="003166F5">
          <w:rPr>
            <w:noProof/>
            <w:webHidden/>
            <w:sz w:val="24"/>
            <w:szCs w:val="24"/>
          </w:rPr>
        </w:r>
        <w:r w:rsidR="003166F5" w:rsidRPr="003166F5">
          <w:rPr>
            <w:noProof/>
            <w:webHidden/>
            <w:sz w:val="24"/>
            <w:szCs w:val="24"/>
          </w:rPr>
          <w:fldChar w:fldCharType="separate"/>
        </w:r>
        <w:r w:rsidR="00D75FD0">
          <w:rPr>
            <w:noProof/>
            <w:webHidden/>
            <w:sz w:val="24"/>
            <w:szCs w:val="24"/>
          </w:rPr>
          <w:t>6</w:t>
        </w:r>
        <w:r w:rsidR="003166F5" w:rsidRPr="003166F5">
          <w:rPr>
            <w:noProof/>
            <w:webHidden/>
            <w:sz w:val="24"/>
            <w:szCs w:val="24"/>
          </w:rPr>
          <w:fldChar w:fldCharType="end"/>
        </w:r>
      </w:hyperlink>
    </w:p>
    <w:p w:rsidR="003166F5" w:rsidRPr="003166F5" w:rsidRDefault="006A6D50">
      <w:pPr>
        <w:pStyle w:val="16"/>
        <w:tabs>
          <w:tab w:val="right" w:leader="dot" w:pos="9629"/>
        </w:tabs>
        <w:rPr>
          <w:noProof/>
          <w:sz w:val="26"/>
          <w:szCs w:val="28"/>
          <w:lang w:eastAsia="ru-RU"/>
        </w:rPr>
      </w:pPr>
      <w:hyperlink w:anchor="_Toc74641429" w:history="1">
        <w:r w:rsidR="003166F5" w:rsidRPr="003166F5">
          <w:rPr>
            <w:rStyle w:val="ae"/>
            <w:noProof/>
            <w:sz w:val="24"/>
            <w:szCs w:val="24"/>
          </w:rPr>
          <w:t>4. Требования к участникам закупки</w:t>
        </w:r>
        <w:r w:rsidR="003166F5" w:rsidRPr="003166F5">
          <w:rPr>
            <w:noProof/>
            <w:webHidden/>
            <w:sz w:val="24"/>
            <w:szCs w:val="24"/>
          </w:rPr>
          <w:tab/>
        </w:r>
        <w:r w:rsidR="003166F5" w:rsidRPr="003166F5">
          <w:rPr>
            <w:noProof/>
            <w:webHidden/>
            <w:sz w:val="24"/>
            <w:szCs w:val="24"/>
          </w:rPr>
          <w:fldChar w:fldCharType="begin"/>
        </w:r>
        <w:r w:rsidR="003166F5" w:rsidRPr="003166F5">
          <w:rPr>
            <w:noProof/>
            <w:webHidden/>
            <w:sz w:val="24"/>
            <w:szCs w:val="24"/>
          </w:rPr>
          <w:instrText xml:space="preserve"> PAGEREF _Toc74641429 \h </w:instrText>
        </w:r>
        <w:r w:rsidR="003166F5" w:rsidRPr="003166F5">
          <w:rPr>
            <w:noProof/>
            <w:webHidden/>
            <w:sz w:val="24"/>
            <w:szCs w:val="24"/>
          </w:rPr>
        </w:r>
        <w:r w:rsidR="003166F5" w:rsidRPr="003166F5">
          <w:rPr>
            <w:noProof/>
            <w:webHidden/>
            <w:sz w:val="24"/>
            <w:szCs w:val="24"/>
          </w:rPr>
          <w:fldChar w:fldCharType="separate"/>
        </w:r>
        <w:r w:rsidR="00D75FD0">
          <w:rPr>
            <w:noProof/>
            <w:webHidden/>
            <w:sz w:val="24"/>
            <w:szCs w:val="24"/>
          </w:rPr>
          <w:t>7</w:t>
        </w:r>
        <w:r w:rsidR="003166F5" w:rsidRPr="003166F5">
          <w:rPr>
            <w:noProof/>
            <w:webHidden/>
            <w:sz w:val="24"/>
            <w:szCs w:val="24"/>
          </w:rPr>
          <w:fldChar w:fldCharType="end"/>
        </w:r>
      </w:hyperlink>
    </w:p>
    <w:p w:rsidR="003166F5" w:rsidRPr="003166F5" w:rsidRDefault="006A6D50">
      <w:pPr>
        <w:pStyle w:val="16"/>
        <w:tabs>
          <w:tab w:val="right" w:leader="dot" w:pos="9629"/>
        </w:tabs>
        <w:rPr>
          <w:noProof/>
          <w:sz w:val="26"/>
          <w:szCs w:val="28"/>
          <w:lang w:eastAsia="ru-RU"/>
        </w:rPr>
      </w:pPr>
      <w:hyperlink w:anchor="_Toc74641430" w:history="1">
        <w:r w:rsidR="003166F5" w:rsidRPr="003166F5">
          <w:rPr>
            <w:rStyle w:val="ae"/>
            <w:noProof/>
            <w:sz w:val="24"/>
            <w:szCs w:val="24"/>
          </w:rPr>
          <w:t>5. Требования к заявке на участие в закупке</w:t>
        </w:r>
        <w:r w:rsidR="003166F5" w:rsidRPr="003166F5">
          <w:rPr>
            <w:noProof/>
            <w:webHidden/>
            <w:sz w:val="24"/>
            <w:szCs w:val="24"/>
          </w:rPr>
          <w:tab/>
        </w:r>
        <w:r w:rsidR="003166F5" w:rsidRPr="003166F5">
          <w:rPr>
            <w:noProof/>
            <w:webHidden/>
            <w:sz w:val="24"/>
            <w:szCs w:val="24"/>
          </w:rPr>
          <w:fldChar w:fldCharType="begin"/>
        </w:r>
        <w:r w:rsidR="003166F5" w:rsidRPr="003166F5">
          <w:rPr>
            <w:noProof/>
            <w:webHidden/>
            <w:sz w:val="24"/>
            <w:szCs w:val="24"/>
          </w:rPr>
          <w:instrText xml:space="preserve"> PAGEREF _Toc74641430 \h </w:instrText>
        </w:r>
        <w:r w:rsidR="003166F5" w:rsidRPr="003166F5">
          <w:rPr>
            <w:noProof/>
            <w:webHidden/>
            <w:sz w:val="24"/>
            <w:szCs w:val="24"/>
          </w:rPr>
        </w:r>
        <w:r w:rsidR="003166F5" w:rsidRPr="003166F5">
          <w:rPr>
            <w:noProof/>
            <w:webHidden/>
            <w:sz w:val="24"/>
            <w:szCs w:val="24"/>
          </w:rPr>
          <w:fldChar w:fldCharType="separate"/>
        </w:r>
        <w:r w:rsidR="00D75FD0">
          <w:rPr>
            <w:noProof/>
            <w:webHidden/>
            <w:sz w:val="24"/>
            <w:szCs w:val="24"/>
          </w:rPr>
          <w:t>11</w:t>
        </w:r>
        <w:r w:rsidR="003166F5" w:rsidRPr="003166F5">
          <w:rPr>
            <w:noProof/>
            <w:webHidden/>
            <w:sz w:val="24"/>
            <w:szCs w:val="24"/>
          </w:rPr>
          <w:fldChar w:fldCharType="end"/>
        </w:r>
      </w:hyperlink>
    </w:p>
    <w:p w:rsidR="003166F5" w:rsidRPr="003166F5" w:rsidRDefault="006A6D50">
      <w:pPr>
        <w:pStyle w:val="16"/>
        <w:tabs>
          <w:tab w:val="right" w:leader="dot" w:pos="9629"/>
        </w:tabs>
        <w:rPr>
          <w:noProof/>
          <w:sz w:val="26"/>
          <w:szCs w:val="28"/>
          <w:lang w:eastAsia="ru-RU"/>
        </w:rPr>
      </w:pPr>
      <w:hyperlink w:anchor="_Toc74641431" w:history="1">
        <w:r w:rsidR="003166F5" w:rsidRPr="003166F5">
          <w:rPr>
            <w:rStyle w:val="ae"/>
            <w:noProof/>
            <w:sz w:val="24"/>
            <w:szCs w:val="24"/>
          </w:rPr>
          <w:t>6. Обзор процедуры, участие в закупке</w:t>
        </w:r>
        <w:r w:rsidR="003166F5" w:rsidRPr="003166F5">
          <w:rPr>
            <w:noProof/>
            <w:webHidden/>
            <w:sz w:val="24"/>
            <w:szCs w:val="24"/>
          </w:rPr>
          <w:tab/>
        </w:r>
        <w:r w:rsidR="003166F5" w:rsidRPr="003166F5">
          <w:rPr>
            <w:noProof/>
            <w:webHidden/>
            <w:sz w:val="24"/>
            <w:szCs w:val="24"/>
          </w:rPr>
          <w:fldChar w:fldCharType="begin"/>
        </w:r>
        <w:r w:rsidR="003166F5" w:rsidRPr="003166F5">
          <w:rPr>
            <w:noProof/>
            <w:webHidden/>
            <w:sz w:val="24"/>
            <w:szCs w:val="24"/>
          </w:rPr>
          <w:instrText xml:space="preserve"> PAGEREF _Toc74641431 \h </w:instrText>
        </w:r>
        <w:r w:rsidR="003166F5" w:rsidRPr="003166F5">
          <w:rPr>
            <w:noProof/>
            <w:webHidden/>
            <w:sz w:val="24"/>
            <w:szCs w:val="24"/>
          </w:rPr>
        </w:r>
        <w:r w:rsidR="003166F5" w:rsidRPr="003166F5">
          <w:rPr>
            <w:noProof/>
            <w:webHidden/>
            <w:sz w:val="24"/>
            <w:szCs w:val="24"/>
          </w:rPr>
          <w:fldChar w:fldCharType="separate"/>
        </w:r>
        <w:r w:rsidR="00D75FD0">
          <w:rPr>
            <w:noProof/>
            <w:webHidden/>
            <w:sz w:val="24"/>
            <w:szCs w:val="24"/>
          </w:rPr>
          <w:t>17</w:t>
        </w:r>
        <w:r w:rsidR="003166F5" w:rsidRPr="003166F5">
          <w:rPr>
            <w:noProof/>
            <w:webHidden/>
            <w:sz w:val="24"/>
            <w:szCs w:val="24"/>
          </w:rPr>
          <w:fldChar w:fldCharType="end"/>
        </w:r>
      </w:hyperlink>
    </w:p>
    <w:p w:rsidR="003166F5" w:rsidRPr="003166F5" w:rsidRDefault="006A6D50">
      <w:pPr>
        <w:pStyle w:val="16"/>
        <w:tabs>
          <w:tab w:val="right" w:leader="dot" w:pos="9629"/>
        </w:tabs>
        <w:rPr>
          <w:noProof/>
          <w:sz w:val="26"/>
          <w:szCs w:val="28"/>
          <w:lang w:eastAsia="ru-RU"/>
        </w:rPr>
      </w:pPr>
      <w:hyperlink w:anchor="_Toc74641432" w:history="1">
        <w:r w:rsidR="003166F5" w:rsidRPr="003166F5">
          <w:rPr>
            <w:rStyle w:val="ae"/>
            <w:noProof/>
            <w:sz w:val="24"/>
            <w:szCs w:val="24"/>
          </w:rPr>
          <w:t>7. Рассмотрение заявок, выбор победителя, заключение договора</w:t>
        </w:r>
        <w:r w:rsidR="003166F5" w:rsidRPr="003166F5">
          <w:rPr>
            <w:noProof/>
            <w:webHidden/>
            <w:sz w:val="24"/>
            <w:szCs w:val="24"/>
          </w:rPr>
          <w:tab/>
        </w:r>
        <w:r w:rsidR="003166F5" w:rsidRPr="003166F5">
          <w:rPr>
            <w:noProof/>
            <w:webHidden/>
            <w:sz w:val="24"/>
            <w:szCs w:val="24"/>
          </w:rPr>
          <w:fldChar w:fldCharType="begin"/>
        </w:r>
        <w:r w:rsidR="003166F5" w:rsidRPr="003166F5">
          <w:rPr>
            <w:noProof/>
            <w:webHidden/>
            <w:sz w:val="24"/>
            <w:szCs w:val="24"/>
          </w:rPr>
          <w:instrText xml:space="preserve"> PAGEREF _Toc74641432 \h </w:instrText>
        </w:r>
        <w:r w:rsidR="003166F5" w:rsidRPr="003166F5">
          <w:rPr>
            <w:noProof/>
            <w:webHidden/>
            <w:sz w:val="24"/>
            <w:szCs w:val="24"/>
          </w:rPr>
        </w:r>
        <w:r w:rsidR="003166F5" w:rsidRPr="003166F5">
          <w:rPr>
            <w:noProof/>
            <w:webHidden/>
            <w:sz w:val="24"/>
            <w:szCs w:val="24"/>
          </w:rPr>
          <w:fldChar w:fldCharType="separate"/>
        </w:r>
        <w:r w:rsidR="00D75FD0">
          <w:rPr>
            <w:noProof/>
            <w:webHidden/>
            <w:sz w:val="24"/>
            <w:szCs w:val="24"/>
          </w:rPr>
          <w:t>20</w:t>
        </w:r>
        <w:r w:rsidR="003166F5" w:rsidRPr="003166F5">
          <w:rPr>
            <w:noProof/>
            <w:webHidden/>
            <w:sz w:val="24"/>
            <w:szCs w:val="24"/>
          </w:rPr>
          <w:fldChar w:fldCharType="end"/>
        </w:r>
      </w:hyperlink>
    </w:p>
    <w:p w:rsidR="003166F5" w:rsidRPr="003166F5" w:rsidRDefault="006A6D50">
      <w:pPr>
        <w:pStyle w:val="16"/>
        <w:tabs>
          <w:tab w:val="right" w:leader="dot" w:pos="9629"/>
        </w:tabs>
        <w:rPr>
          <w:noProof/>
          <w:sz w:val="26"/>
          <w:szCs w:val="28"/>
          <w:lang w:eastAsia="ru-RU"/>
        </w:rPr>
      </w:pPr>
      <w:hyperlink w:anchor="_Toc74641433" w:history="1">
        <w:r w:rsidR="003166F5" w:rsidRPr="003166F5">
          <w:rPr>
            <w:rStyle w:val="ae"/>
            <w:noProof/>
            <w:sz w:val="24"/>
            <w:szCs w:val="24"/>
          </w:rPr>
          <w:t>8. Критерии оценки заявок</w:t>
        </w:r>
        <w:r w:rsidR="003166F5" w:rsidRPr="003166F5">
          <w:rPr>
            <w:noProof/>
            <w:webHidden/>
            <w:sz w:val="24"/>
            <w:szCs w:val="24"/>
          </w:rPr>
          <w:tab/>
        </w:r>
        <w:r w:rsidR="003166F5" w:rsidRPr="003166F5">
          <w:rPr>
            <w:noProof/>
            <w:webHidden/>
            <w:sz w:val="24"/>
            <w:szCs w:val="24"/>
          </w:rPr>
          <w:fldChar w:fldCharType="begin"/>
        </w:r>
        <w:r w:rsidR="003166F5" w:rsidRPr="003166F5">
          <w:rPr>
            <w:noProof/>
            <w:webHidden/>
            <w:sz w:val="24"/>
            <w:szCs w:val="24"/>
          </w:rPr>
          <w:instrText xml:space="preserve"> PAGEREF _Toc74641433 \h </w:instrText>
        </w:r>
        <w:r w:rsidR="003166F5" w:rsidRPr="003166F5">
          <w:rPr>
            <w:noProof/>
            <w:webHidden/>
            <w:sz w:val="24"/>
            <w:szCs w:val="24"/>
          </w:rPr>
        </w:r>
        <w:r w:rsidR="003166F5" w:rsidRPr="003166F5">
          <w:rPr>
            <w:noProof/>
            <w:webHidden/>
            <w:sz w:val="24"/>
            <w:szCs w:val="24"/>
          </w:rPr>
          <w:fldChar w:fldCharType="separate"/>
        </w:r>
        <w:r w:rsidR="00D75FD0">
          <w:rPr>
            <w:noProof/>
            <w:webHidden/>
            <w:sz w:val="24"/>
            <w:szCs w:val="24"/>
          </w:rPr>
          <w:t>26</w:t>
        </w:r>
        <w:r w:rsidR="003166F5" w:rsidRPr="003166F5">
          <w:rPr>
            <w:noProof/>
            <w:webHidden/>
            <w:sz w:val="24"/>
            <w:szCs w:val="24"/>
          </w:rPr>
          <w:fldChar w:fldCharType="end"/>
        </w:r>
      </w:hyperlink>
    </w:p>
    <w:p w:rsidR="003166F5" w:rsidRDefault="003166F5">
      <w:pPr>
        <w:rPr>
          <w:rFonts w:eastAsia="Times New Roman" w:cs="Arial"/>
          <w:b/>
          <w:color w:val="000000" w:themeColor="text1"/>
          <w:sz w:val="24"/>
          <w:highlight w:val="lightGray"/>
          <w:lang w:eastAsia="ru-RU"/>
        </w:rPr>
      </w:pPr>
      <w:r w:rsidRPr="003166F5">
        <w:rPr>
          <w:sz w:val="24"/>
          <w:szCs w:val="24"/>
          <w:highlight w:val="lightGray"/>
        </w:rPr>
        <w:fldChar w:fldCharType="end"/>
      </w:r>
      <w:r>
        <w:rPr>
          <w:highlight w:val="lightGray"/>
        </w:rPr>
        <w:br w:type="page"/>
      </w:r>
    </w:p>
    <w:p w:rsidR="00CA0E14" w:rsidRDefault="00CA0E14" w:rsidP="003166F5">
      <w:pPr>
        <w:pStyle w:val="1"/>
        <w:numPr>
          <w:ilvl w:val="0"/>
          <w:numId w:val="0"/>
        </w:numPr>
      </w:pPr>
      <w:bookmarkStart w:id="1" w:name="_Toc74641426"/>
      <w:r>
        <w:lastRenderedPageBreak/>
        <w:t>Основная информация</w:t>
      </w:r>
      <w:r w:rsidR="005005BE">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EF1AD5" w:rsidRPr="000713B0"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Mar>
              <w:top w:w="0" w:type="nil"/>
            </w:tcMar>
          </w:tcPr>
          <w:p w:rsidR="00EF1AD5" w:rsidRPr="000713B0" w:rsidRDefault="00EF1AD5" w:rsidP="00186F7B">
            <w:pPr>
              <w:pStyle w:val="119"/>
            </w:pPr>
          </w:p>
        </w:tc>
        <w:tc>
          <w:tcPr>
            <w:tcW w:w="4394" w:type="dxa"/>
            <w:tcMar>
              <w:top w:w="0" w:type="nil"/>
            </w:tcMar>
          </w:tcPr>
          <w:p w:rsidR="00EF1AD5" w:rsidRPr="00F17814" w:rsidRDefault="00EF1AD5" w:rsidP="002F2A41">
            <w:r w:rsidRPr="000713B0">
              <w:t>Заказчик</w:t>
            </w:r>
          </w:p>
        </w:tc>
        <w:sdt>
          <w:sdtPr>
            <w:alias w:val="Заказчик"/>
            <w:tag w:val="Заказчик"/>
            <w:id w:val="-1598785106"/>
            <w:placeholder>
              <w:docPart w:val="6730ED0F85AD41DD9CB777F599BCE5FF"/>
            </w:placeholder>
            <w15:color w:val="FFFF00"/>
          </w:sdtPr>
          <w:sdtEndPr/>
          <w:sdtContent>
            <w:tc>
              <w:tcPr>
                <w:tcW w:w="4395" w:type="dxa"/>
                <w:tcMar>
                  <w:top w:w="0" w:type="nil"/>
                </w:tcMar>
              </w:tcPr>
              <w:p w:rsidR="00EF1AD5" w:rsidRPr="000713B0" w:rsidRDefault="009D53FB" w:rsidP="0038481B">
                <w:r>
                  <w:rPr>
                    <w:noProof/>
                  </w:rPr>
                  <w:fldChar w:fldCharType="begin"/>
                </w:r>
                <w:r>
                  <w:rPr>
                    <w:noProof/>
                  </w:rPr>
                  <w:instrText xml:space="preserve"> MERGEFIELD "Заказчик" </w:instrText>
                </w:r>
                <w:r>
                  <w:rPr>
                    <w:noProof/>
                  </w:rPr>
                  <w:fldChar w:fldCharType="separate"/>
                </w:r>
                <w:r w:rsidR="00B73E52">
                  <w:rPr>
                    <w:noProof/>
                  </w:rPr>
                  <w:t>«</w:t>
                </w:r>
                <w:r w:rsidR="00B73E52">
                  <w:t xml:space="preserve"> </w:t>
                </w:r>
                <w:sdt>
                  <w:sdtPr>
                    <w:alias w:val="Заказчик"/>
                    <w:tag w:val="Заказчик"/>
                    <w:id w:val="1890535514"/>
                    <w:placeholder>
                      <w:docPart w:val="17575B6BBAEF4893B167349B5FB083E5"/>
                    </w:placeholder>
                    <w15:color w:val="FFFF00"/>
                  </w:sdtPr>
                  <w:sdtEndPr/>
                  <w:sdtContent>
                    <w:r w:rsidR="00B73E52">
                      <w:rPr>
                        <w:noProof/>
                      </w:rPr>
                      <w:t>ООО «Байкальская энергетическая компания»</w:t>
                    </w:r>
                  </w:sdtContent>
                </w:sdt>
                <w:r w:rsidR="00B73E52">
                  <w:rPr>
                    <w:noProof/>
                  </w:rPr>
                  <w:t xml:space="preserve"> </w:t>
                </w:r>
                <w:r>
                  <w:rPr>
                    <w:noProof/>
                  </w:rPr>
                  <w:fldChar w:fldCharType="end"/>
                </w:r>
              </w:p>
            </w:tc>
          </w:sdtContent>
        </w:sdt>
      </w:tr>
      <w:tr w:rsidR="008F603B" w:rsidRPr="000713B0" w:rsidTr="009A2CC4">
        <w:trPr>
          <w:trHeight w:val="20"/>
        </w:trPr>
        <w:tc>
          <w:tcPr>
            <w:tcW w:w="851" w:type="dxa"/>
          </w:tcPr>
          <w:p w:rsidR="008F603B" w:rsidRPr="000713B0" w:rsidRDefault="008F603B" w:rsidP="00186F7B">
            <w:pPr>
              <w:pStyle w:val="119"/>
            </w:pPr>
          </w:p>
        </w:tc>
        <w:tc>
          <w:tcPr>
            <w:tcW w:w="4394" w:type="dxa"/>
          </w:tcPr>
          <w:p w:rsidR="008F603B" w:rsidRPr="000713B0" w:rsidRDefault="008F603B" w:rsidP="002F2A41">
            <w:r>
              <w:t>Подразделение (филиал) заказчика</w:t>
            </w:r>
          </w:p>
        </w:tc>
        <w:tc>
          <w:tcPr>
            <w:tcW w:w="4395" w:type="dxa"/>
          </w:tcPr>
          <w:p w:rsidR="008F603B" w:rsidRDefault="00B73E52" w:rsidP="00B73E52">
            <w:r>
              <w:rPr>
                <w:noProof/>
              </w:rPr>
              <w:t>Филиал ТЭЦ-9</w:t>
            </w:r>
          </w:p>
        </w:tc>
      </w:tr>
      <w:tr w:rsidR="0056005A" w:rsidRPr="000713B0" w:rsidTr="009A2CC4">
        <w:trPr>
          <w:trHeight w:val="709"/>
        </w:trPr>
        <w:tc>
          <w:tcPr>
            <w:tcW w:w="851" w:type="dxa"/>
            <w:shd w:val="clear" w:color="auto" w:fill="FFFFCD" w:themeFill="background2"/>
          </w:tcPr>
          <w:p w:rsidR="0056005A" w:rsidRPr="000713B0" w:rsidRDefault="0056005A" w:rsidP="00984AB2">
            <w:pPr>
              <w:pStyle w:val="119"/>
            </w:pPr>
          </w:p>
        </w:tc>
        <w:tc>
          <w:tcPr>
            <w:tcW w:w="4394" w:type="dxa"/>
            <w:shd w:val="clear" w:color="auto" w:fill="FFFFCD" w:themeFill="background2"/>
          </w:tcPr>
          <w:p w:rsidR="0056005A" w:rsidRPr="00810C39" w:rsidRDefault="0056005A" w:rsidP="00984AB2">
            <w:pPr>
              <w:rPr>
                <w:lang w:val="en-US"/>
              </w:rPr>
            </w:pPr>
            <w:r w:rsidRPr="000713B0">
              <w:t>Предмет договора</w:t>
            </w:r>
          </w:p>
        </w:tc>
        <w:sdt>
          <w:sdtPr>
            <w:alias w:val="Предмет договора"/>
            <w:tag w:val="Предмет договора"/>
            <w:id w:val="82583757"/>
            <w:placeholder>
              <w:docPart w:val="BCF92F389EA54C6D8DE6F6D550FD7779"/>
            </w:placeholder>
            <w15:color w:val="FFFF00"/>
          </w:sdtPr>
          <w:sdtEndPr/>
          <w:sdtContent>
            <w:tc>
              <w:tcPr>
                <w:tcW w:w="4395" w:type="dxa"/>
                <w:shd w:val="clear" w:color="auto" w:fill="FFFFCD" w:themeFill="background2"/>
              </w:tcPr>
              <w:p w:rsidR="00B73E52" w:rsidRDefault="00B73E52" w:rsidP="00B73E52"/>
              <w:sdt>
                <w:sdtPr>
                  <w:alias w:val="Предмет договора"/>
                  <w:tag w:val="Предмет договора"/>
                  <w:id w:val="1480879967"/>
                  <w:placeholder>
                    <w:docPart w:val="AB97F6F28C6D4F298828D6AE3846BCB0"/>
                  </w:placeholder>
                  <w15:color w:val="FFFF00"/>
                </w:sdtPr>
                <w:sdtEndPr/>
                <w:sdtContent>
                  <w:p w:rsidR="00AB0D2C" w:rsidRDefault="00AB0D2C" w:rsidP="00B73E52"/>
                  <w:p w:rsidR="00D240EF" w:rsidRPr="00D240EF" w:rsidRDefault="00063B12" w:rsidP="00D240EF">
                    <w:pPr>
                      <w:spacing w:line="276" w:lineRule="auto"/>
                      <w:outlineLvl w:val="0"/>
                      <w:rPr>
                        <w:bCs/>
                      </w:rPr>
                    </w:pPr>
                    <w:r w:rsidRPr="00063B12">
                      <w:t xml:space="preserve">Услуги по скашиванию </w:t>
                    </w:r>
                    <w:proofErr w:type="gramStart"/>
                    <w:r w:rsidRPr="00063B12">
                      <w:t>травы  и</w:t>
                    </w:r>
                    <w:proofErr w:type="gramEnd"/>
                    <w:r w:rsidRPr="00063B12">
                      <w:t xml:space="preserve"> очистке от древесно-кустарниковой растительности территорий ЭЦ и ГТЦ (ТЭЦ-9)</w:t>
                    </w:r>
                    <w:r w:rsidR="00D240EF" w:rsidRPr="00D240EF">
                      <w:t xml:space="preserve"> </w:t>
                    </w:r>
                  </w:p>
                  <w:p w:rsidR="00AB0D2C" w:rsidRPr="00AB0D2C" w:rsidRDefault="00AB0D2C" w:rsidP="00AB0D2C">
                    <w:pPr>
                      <w:rPr>
                        <w:sz w:val="24"/>
                        <w:szCs w:val="24"/>
                      </w:rPr>
                    </w:pPr>
                  </w:p>
                  <w:p w:rsidR="0056005A" w:rsidRPr="000713B0" w:rsidRDefault="006A6D50" w:rsidP="00B73E52">
                    <w:pPr>
                      <w:rPr>
                        <w:highlight w:val="yellow"/>
                      </w:rPr>
                    </w:pPr>
                  </w:p>
                </w:sdtContent>
              </w:sdt>
            </w:tc>
          </w:sdtContent>
        </w:sdt>
      </w:tr>
      <w:tr w:rsidR="0056005A" w:rsidRPr="000713B0" w:rsidTr="009A2CC4">
        <w:trPr>
          <w:trHeight w:val="20"/>
        </w:trPr>
        <w:tc>
          <w:tcPr>
            <w:tcW w:w="851" w:type="dxa"/>
            <w:shd w:val="clear" w:color="auto" w:fill="FFFFCD" w:themeFill="background2"/>
          </w:tcPr>
          <w:p w:rsidR="0056005A" w:rsidRPr="000713B0" w:rsidRDefault="0056005A" w:rsidP="00984AB2">
            <w:pPr>
              <w:pStyle w:val="119"/>
            </w:pPr>
          </w:p>
        </w:tc>
        <w:tc>
          <w:tcPr>
            <w:tcW w:w="4394" w:type="dxa"/>
            <w:shd w:val="clear" w:color="auto" w:fill="FFFFCD" w:themeFill="background2"/>
          </w:tcPr>
          <w:p w:rsidR="0056005A" w:rsidRPr="000713B0" w:rsidRDefault="0056005A" w:rsidP="00984AB2">
            <w:r w:rsidRPr="000713B0">
              <w:t>Сведения о начальной (максимальной) цене договора (цена лота)</w:t>
            </w:r>
          </w:p>
        </w:tc>
        <w:tc>
          <w:tcPr>
            <w:tcW w:w="4395" w:type="dxa"/>
            <w:shd w:val="clear" w:color="auto" w:fill="FFFFCD" w:themeFill="background2"/>
          </w:tcPr>
          <w:p w:rsidR="0056005A" w:rsidRPr="00705864" w:rsidRDefault="000F7AD4" w:rsidP="000F7AD4">
            <w:bookmarkStart w:id="2" w:name="НМЦД"/>
            <w:r>
              <w:rPr>
                <w:noProof/>
              </w:rPr>
              <w:t>926 576</w:t>
            </w:r>
            <w:r w:rsidR="00D240EF">
              <w:rPr>
                <w:noProof/>
              </w:rPr>
              <w:t>,00</w:t>
            </w:r>
            <w:r w:rsidR="00111DD0">
              <w:rPr>
                <w:noProof/>
              </w:rPr>
              <w:t xml:space="preserve"> </w:t>
            </w:r>
            <w:sdt>
              <w:sdtPr>
                <w:id w:val="310217806"/>
                <w:placeholder>
                  <w:docPart w:val="EF927100AB5F4C45997B4A2E46094BB9"/>
                </w:placeholder>
                <w15:color w:val="FFFF00"/>
                <w:comboBox>
                  <w:listItem w:displayText="рублей" w:value="рублей"/>
                  <w:listItem w:displayText="долларов" w:value="долларов"/>
                  <w:listItem w:displayText="евро" w:value="евро"/>
                </w:comboBox>
              </w:sdtPr>
              <w:sdtEndPr/>
              <w:sdtContent>
                <w:r w:rsidR="00ED12F5">
                  <w:t>рублей</w:t>
                </w:r>
              </w:sdtContent>
            </w:sdt>
            <w:r w:rsidR="0056005A" w:rsidRPr="00212FD0">
              <w:t xml:space="preserve"> </w:t>
            </w:r>
            <w:sdt>
              <w:sdtPr>
                <w:id w:val="-881862757"/>
                <w:placeholder>
                  <w:docPart w:val="0277484657544111959051A1E496B36D"/>
                </w:placeholder>
                <w15:color w:val="FFFF00"/>
                <w:comboBox>
                  <w:listItem w:displayText="без учета НДС" w:value="без учета НДС"/>
                  <w:listItem w:displayText="с учетом НДС" w:value="с учетом НДС"/>
                </w:comboBox>
              </w:sdtPr>
              <w:sdtEndPr/>
              <w:sdtContent>
                <w:r w:rsidR="00ED12F5">
                  <w:t>без учета НДС</w:t>
                </w:r>
              </w:sdtContent>
            </w:sdt>
            <w:bookmarkEnd w:id="2"/>
          </w:p>
        </w:tc>
      </w:tr>
      <w:tr w:rsidR="0056005A" w:rsidRPr="000713B0" w:rsidTr="009A2CC4">
        <w:trPr>
          <w:trHeight w:val="20"/>
        </w:trPr>
        <w:tc>
          <w:tcPr>
            <w:tcW w:w="851" w:type="dxa"/>
            <w:shd w:val="clear" w:color="auto" w:fill="FFFFCD" w:themeFill="background2"/>
          </w:tcPr>
          <w:p w:rsidR="0056005A" w:rsidRPr="000713B0" w:rsidRDefault="0056005A" w:rsidP="00984AB2">
            <w:pPr>
              <w:pStyle w:val="119"/>
            </w:pPr>
          </w:p>
        </w:tc>
        <w:tc>
          <w:tcPr>
            <w:tcW w:w="4394" w:type="dxa"/>
            <w:shd w:val="clear" w:color="auto" w:fill="FFFFCD" w:themeFill="background2"/>
          </w:tcPr>
          <w:p w:rsidR="0056005A" w:rsidRPr="00974B72" w:rsidRDefault="0056005A" w:rsidP="00984AB2">
            <w:pPr>
              <w:rPr>
                <w:lang w:val="en-US"/>
              </w:rPr>
            </w:pPr>
            <w:r w:rsidRPr="000713B0">
              <w:t>НДС, рублей</w:t>
            </w:r>
          </w:p>
        </w:tc>
        <w:tc>
          <w:tcPr>
            <w:tcW w:w="4395" w:type="dxa"/>
            <w:shd w:val="clear" w:color="auto" w:fill="FFFFCD" w:themeFill="background2"/>
          </w:tcPr>
          <w:p w:rsidR="0056005A" w:rsidRPr="000713B0" w:rsidRDefault="006A6D50" w:rsidP="000F7AD4">
            <w:sdt>
              <w:sdtPr>
                <w:rPr>
                  <w:noProof/>
                </w:rPr>
                <w:alias w:val="Сумма НДС"/>
                <w:tag w:val="Сумма НДС"/>
                <w:id w:val="1618712047"/>
                <w:placeholder>
                  <w:docPart w:val="2ECCB02D7A36439C98917B4ACE216AC3"/>
                </w:placeholder>
                <w15:color w:val="FFFF00"/>
              </w:sdtPr>
              <w:sdtEndPr/>
              <w:sdtContent>
                <w:r w:rsidR="000F7AD4">
                  <w:rPr>
                    <w:noProof/>
                  </w:rPr>
                  <w:t>185 315,20</w:t>
                </w:r>
              </w:sdtContent>
            </w:sdt>
          </w:p>
        </w:tc>
      </w:tr>
      <w:tr w:rsidR="00D55702" w:rsidRPr="000713B0" w:rsidTr="009A2CC4">
        <w:trPr>
          <w:trHeight w:val="20"/>
        </w:trPr>
        <w:tc>
          <w:tcPr>
            <w:tcW w:w="851" w:type="dxa"/>
            <w:shd w:val="clear" w:color="auto" w:fill="FFFFCD" w:themeFill="background2"/>
          </w:tcPr>
          <w:p w:rsidR="00D55702" w:rsidRPr="000713B0" w:rsidRDefault="00D55702" w:rsidP="00BD4BC1">
            <w:pPr>
              <w:pStyle w:val="119"/>
            </w:pPr>
          </w:p>
        </w:tc>
        <w:tc>
          <w:tcPr>
            <w:tcW w:w="4394" w:type="dxa"/>
            <w:shd w:val="clear" w:color="auto" w:fill="FFFFCD" w:themeFill="background2"/>
          </w:tcPr>
          <w:p w:rsidR="00D55702" w:rsidRDefault="00D55702" w:rsidP="00BD4BC1">
            <w:r>
              <w:t>Максимально допустимый размер аванса</w:t>
            </w:r>
          </w:p>
        </w:tc>
        <w:tc>
          <w:tcPr>
            <w:tcW w:w="4395" w:type="dxa"/>
            <w:shd w:val="clear" w:color="auto" w:fill="FFFFCD" w:themeFill="background2"/>
          </w:tcPr>
          <w:p w:rsidR="00D55702" w:rsidRDefault="00D55702" w:rsidP="00B73E52">
            <w:pPr>
              <w:rPr>
                <w:noProof/>
              </w:rPr>
            </w:pPr>
            <w:r>
              <w:rPr>
                <w:noProof/>
              </w:rPr>
              <w:fldChar w:fldCharType="begin"/>
            </w:r>
            <w:r>
              <w:rPr>
                <w:noProof/>
              </w:rPr>
              <w:instrText xml:space="preserve"> MERGEFIELD "Аванс" </w:instrText>
            </w:r>
            <w:r>
              <w:rPr>
                <w:noProof/>
              </w:rPr>
              <w:fldChar w:fldCharType="separate"/>
            </w:r>
            <w:r w:rsidR="00B73E52">
              <w:rPr>
                <w:noProof/>
              </w:rPr>
              <w:t>«нет»</w:t>
            </w:r>
            <w:r>
              <w:rPr>
                <w:noProof/>
              </w:rPr>
              <w:fldChar w:fldCharType="end"/>
            </w:r>
          </w:p>
        </w:tc>
      </w:tr>
      <w:tr w:rsidR="00BD4BC1" w:rsidRPr="000713B0" w:rsidTr="009A2CC4">
        <w:trPr>
          <w:trHeight w:val="20"/>
        </w:trPr>
        <w:tc>
          <w:tcPr>
            <w:tcW w:w="851" w:type="dxa"/>
            <w:shd w:val="clear" w:color="auto" w:fill="FFFFCD" w:themeFill="background2"/>
          </w:tcPr>
          <w:p w:rsidR="00BD4BC1" w:rsidRPr="000713B0" w:rsidRDefault="00BD4BC1" w:rsidP="00BD4BC1">
            <w:pPr>
              <w:pStyle w:val="119"/>
            </w:pPr>
          </w:p>
        </w:tc>
        <w:tc>
          <w:tcPr>
            <w:tcW w:w="4394" w:type="dxa"/>
            <w:shd w:val="clear" w:color="auto" w:fill="FFFFCD" w:themeFill="background2"/>
          </w:tcPr>
          <w:p w:rsidR="00BD4BC1" w:rsidRPr="00CD41A9" w:rsidRDefault="00BD4BC1" w:rsidP="00BD4BC1">
            <w:r>
              <w:t>В том числе в закупке предусмотрены товары производства РФ</w:t>
            </w:r>
          </w:p>
        </w:tc>
        <w:tc>
          <w:tcPr>
            <w:tcW w:w="4395" w:type="dxa"/>
            <w:shd w:val="clear" w:color="auto" w:fill="FFFFCD" w:themeFill="background2"/>
          </w:tcPr>
          <w:p w:rsidR="00BD4BC1" w:rsidRDefault="00BD4BC1" w:rsidP="00BD4BC1">
            <w:pPr>
              <w:rPr>
                <w:noProof/>
              </w:rPr>
            </w:pPr>
            <w:r>
              <w:rPr>
                <w:noProof/>
              </w:rPr>
              <w:fldChar w:fldCharType="begin"/>
            </w:r>
            <w:r>
              <w:rPr>
                <w:noProof/>
              </w:rPr>
              <w:instrText xml:space="preserve"> MERGEFIELD "В_том_числе_в_закупке_предусмотрены_тов" </w:instrText>
            </w:r>
            <w:r>
              <w:rPr>
                <w:noProof/>
              </w:rPr>
              <w:fldChar w:fldCharType="separate"/>
            </w:r>
            <w:r w:rsidR="00B73E52">
              <w:rPr>
                <w:noProof/>
              </w:rPr>
              <w:t>«В_том_числе_в_закупке_предусмотрены_тов»</w:t>
            </w:r>
            <w:r>
              <w:rPr>
                <w:noProof/>
              </w:rPr>
              <w:fldChar w:fldCharType="end"/>
            </w:r>
          </w:p>
        </w:tc>
      </w:tr>
      <w:tr w:rsidR="00BD4BC1" w:rsidRPr="000713B0" w:rsidTr="009A2CC4">
        <w:trPr>
          <w:trHeight w:val="20"/>
        </w:trPr>
        <w:tc>
          <w:tcPr>
            <w:tcW w:w="851" w:type="dxa"/>
            <w:shd w:val="clear" w:color="auto" w:fill="FFFFCD" w:themeFill="background2"/>
          </w:tcPr>
          <w:p w:rsidR="00BD4BC1" w:rsidRPr="000713B0" w:rsidRDefault="00BD4BC1" w:rsidP="00BD4BC1">
            <w:pPr>
              <w:pStyle w:val="119"/>
            </w:pPr>
          </w:p>
        </w:tc>
        <w:tc>
          <w:tcPr>
            <w:tcW w:w="4394" w:type="dxa"/>
            <w:shd w:val="clear" w:color="auto" w:fill="FFFFCD" w:themeFill="background2"/>
          </w:tcPr>
          <w:p w:rsidR="00BD4BC1" w:rsidRPr="00CD41A9" w:rsidRDefault="004B216E" w:rsidP="00BD4BC1">
            <w:r>
              <w:t>Кроме того</w:t>
            </w:r>
            <w:r w:rsidR="00BD4BC1">
              <w:t xml:space="preserve"> цена материалов, предоставляемых заказчиком</w:t>
            </w:r>
          </w:p>
        </w:tc>
        <w:tc>
          <w:tcPr>
            <w:tcW w:w="4395" w:type="dxa"/>
            <w:shd w:val="clear" w:color="auto" w:fill="FFFFCD" w:themeFill="background2"/>
          </w:tcPr>
          <w:p w:rsidR="00BD4BC1" w:rsidRDefault="00BD4BC1" w:rsidP="00B73E52">
            <w:pPr>
              <w:rPr>
                <w:noProof/>
              </w:rPr>
            </w:pPr>
            <w:r>
              <w:rPr>
                <w:noProof/>
              </w:rPr>
              <w:fldChar w:fldCharType="begin"/>
            </w:r>
            <w:r>
              <w:rPr>
                <w:noProof/>
              </w:rPr>
              <w:instrText xml:space="preserve"> MERGEFIELD "Цена_материалов_заказчика" </w:instrText>
            </w:r>
            <w:r>
              <w:rPr>
                <w:noProof/>
              </w:rPr>
              <w:fldChar w:fldCharType="separate"/>
            </w:r>
            <w:r w:rsidR="00B73E52">
              <w:rPr>
                <w:noProof/>
              </w:rPr>
              <w:t>«нет»</w:t>
            </w:r>
            <w:r>
              <w:rPr>
                <w:noProof/>
              </w:rPr>
              <w:fldChar w:fldCharType="end"/>
            </w:r>
          </w:p>
        </w:tc>
      </w:tr>
      <w:tr w:rsidR="00BD4BC1" w:rsidRPr="000713B0" w:rsidTr="00BD4BC1">
        <w:trPr>
          <w:trHeight w:val="787"/>
        </w:trPr>
        <w:tc>
          <w:tcPr>
            <w:tcW w:w="851" w:type="dxa"/>
          </w:tcPr>
          <w:p w:rsidR="00BD4BC1" w:rsidRPr="000713B0" w:rsidRDefault="00BD4BC1" w:rsidP="00BD4BC1">
            <w:pPr>
              <w:pStyle w:val="119"/>
            </w:pPr>
          </w:p>
        </w:tc>
        <w:tc>
          <w:tcPr>
            <w:tcW w:w="4394" w:type="dxa"/>
          </w:tcPr>
          <w:p w:rsidR="00BD4BC1" w:rsidRPr="00330B11" w:rsidRDefault="00BD4BC1" w:rsidP="00BD4BC1">
            <w:r w:rsidRPr="00CD41A9">
              <w:t>Краткое описание предмета закупки</w:t>
            </w:r>
          </w:p>
        </w:tc>
        <w:tc>
          <w:tcPr>
            <w:tcW w:w="4395" w:type="dxa"/>
          </w:tcPr>
          <w:p w:rsidR="00BD4BC1" w:rsidRDefault="000F7AD4" w:rsidP="000F7AD4">
            <w:pPr>
              <w:rPr>
                <w:noProof/>
              </w:rPr>
            </w:pPr>
            <w:r>
              <w:rPr>
                <w:noProof/>
              </w:rPr>
              <w:t>Скашивание травы и вырубка кустарника на производственной площадке</w:t>
            </w:r>
          </w:p>
        </w:tc>
      </w:tr>
      <w:tr w:rsidR="00BD4BC1" w:rsidRPr="000713B0" w:rsidTr="008B7720">
        <w:trPr>
          <w:trHeight w:val="567"/>
        </w:trPr>
        <w:tc>
          <w:tcPr>
            <w:tcW w:w="851" w:type="dxa"/>
          </w:tcPr>
          <w:p w:rsidR="00BD4BC1" w:rsidRPr="000713B0" w:rsidRDefault="00BD4BC1" w:rsidP="00BD4BC1">
            <w:pPr>
              <w:pStyle w:val="119"/>
            </w:pPr>
          </w:p>
        </w:tc>
        <w:tc>
          <w:tcPr>
            <w:tcW w:w="4394" w:type="dxa"/>
          </w:tcPr>
          <w:p w:rsidR="00BD4BC1" w:rsidRDefault="00BD4BC1" w:rsidP="00BD4BC1">
            <w:r>
              <w:t>Допуск альтернативных предложений</w:t>
            </w:r>
          </w:p>
        </w:tc>
        <w:tc>
          <w:tcPr>
            <w:tcW w:w="4395" w:type="dxa"/>
          </w:tcPr>
          <w:p w:rsidR="00BD4BC1" w:rsidRDefault="006A6D50" w:rsidP="00BD4BC1">
            <w:pPr>
              <w:rPr>
                <w:noProof/>
              </w:rPr>
            </w:pPr>
            <w:sdt>
              <w:sdtPr>
                <w:rPr>
                  <w:noProof/>
                </w:rPr>
                <w:alias w:val="Допуск альтернативных предложений"/>
                <w:tag w:val="Допуск альтернативных предложений"/>
                <w:id w:val="-28033469"/>
                <w:placeholder>
                  <w:docPart w:val="EA762A69DF154C1FB874614EBCEE976C"/>
                </w:placeholder>
                <w15:color w:val="FFFF00"/>
              </w:sdtPr>
              <w:sdtEndPr/>
              <w:sdtContent>
                <w:r w:rsidR="00BD4BC1">
                  <w:fldChar w:fldCharType="begin"/>
                </w:r>
                <w:r w:rsidR="00BD4BC1">
                  <w:instrText xml:space="preserve"> IF </w:instrText>
                </w:r>
                <w:fldSimple w:instr=" MERGEFIELD Рассмотрение_альтернативных_предложений ">
                  <w:r w:rsidR="00B73E52">
                    <w:rPr>
                      <w:noProof/>
                    </w:rPr>
                    <w:instrText>«Рассмотрение_альтернативных_предложений»</w:instrText>
                  </w:r>
                </w:fldSimple>
                <w:r w:rsidR="00BD4BC1">
                  <w:instrText xml:space="preserve"> = "Да" "Допускается подача а</w:instrText>
                </w:r>
                <w:r w:rsidR="00BD4BC1" w:rsidRPr="00411BE5">
                  <w:instrText>льтернативны</w:instrText>
                </w:r>
                <w:r w:rsidR="00BD4BC1">
                  <w:instrText>х</w:instrText>
                </w:r>
                <w:r w:rsidR="00BD4BC1" w:rsidRPr="00411BE5">
                  <w:instrText xml:space="preserve"> предложени</w:instrText>
                </w:r>
                <w:r w:rsidR="00BD4BC1">
                  <w:instrText>й</w:instrText>
                </w:r>
                <w:r w:rsidR="00BD4BC1" w:rsidRPr="00411BE5">
                  <w:instrText>.</w:instrText>
                </w:r>
                <w:r w:rsidR="00BD4BC1">
                  <w:instrText>" "</w:instrText>
                </w:r>
                <w:r w:rsidR="00BD4BC1" w:rsidRPr="00BC31EE">
                  <w:instrText>Альтернативные</w:instrText>
                </w:r>
                <w:r w:rsidR="00BD4BC1">
                  <w:instrText xml:space="preserve"> предложения не рассматриваются." </w:instrText>
                </w:r>
                <w:r w:rsidR="00BD4BC1">
                  <w:fldChar w:fldCharType="separate"/>
                </w:r>
                <w:r w:rsidR="00D75FD0" w:rsidRPr="00BC31EE">
                  <w:rPr>
                    <w:noProof/>
                  </w:rPr>
                  <w:t>Альтернативные</w:t>
                </w:r>
                <w:r w:rsidR="00D75FD0">
                  <w:rPr>
                    <w:noProof/>
                  </w:rPr>
                  <w:t xml:space="preserve"> предложения не рассматриваются.</w:t>
                </w:r>
                <w:r w:rsidR="00BD4BC1">
                  <w:fldChar w:fldCharType="end"/>
                </w:r>
              </w:sdtContent>
            </w:sdt>
          </w:p>
        </w:tc>
      </w:tr>
      <w:tr w:rsidR="00BD4BC1" w:rsidRPr="000713B0" w:rsidTr="009A2CC4">
        <w:trPr>
          <w:trHeight w:val="20"/>
        </w:trPr>
        <w:tc>
          <w:tcPr>
            <w:tcW w:w="851" w:type="dxa"/>
          </w:tcPr>
          <w:p w:rsidR="00BD4BC1" w:rsidRPr="000713B0" w:rsidRDefault="00BD4BC1" w:rsidP="00BD4BC1">
            <w:pPr>
              <w:pStyle w:val="119"/>
            </w:pPr>
          </w:p>
        </w:tc>
        <w:tc>
          <w:tcPr>
            <w:tcW w:w="4394" w:type="dxa"/>
          </w:tcPr>
          <w:p w:rsidR="00BD4BC1" w:rsidRPr="00621399" w:rsidRDefault="00BD4BC1" w:rsidP="00BD4BC1">
            <w:pPr>
              <w:rPr>
                <w:lang w:val="en-US"/>
              </w:rPr>
            </w:pPr>
            <w:r w:rsidRPr="000713B0">
              <w:t>Способ закупки</w:t>
            </w:r>
          </w:p>
        </w:tc>
        <w:sdt>
          <w:sdtPr>
            <w:rPr>
              <w:noProof/>
            </w:rPr>
            <w:alias w:val="Способ закупки"/>
            <w:tag w:val="Способ закупки"/>
            <w:id w:val="1744752774"/>
            <w:placeholder>
              <w:docPart w:val="AAE0DF858DAD4C11B291435CC840CA26"/>
            </w:placeholder>
            <w15:color w:val="FFFF00"/>
          </w:sdtPr>
          <w:sdtEndPr/>
          <w:sdtContent>
            <w:tc>
              <w:tcPr>
                <w:tcW w:w="4395" w:type="dxa"/>
              </w:tcPr>
              <w:p w:rsidR="00BD4BC1" w:rsidRPr="000713B0" w:rsidRDefault="00BD4BC1" w:rsidP="00FE3DC6">
                <w:pPr>
                  <w:rPr>
                    <w:noProof/>
                  </w:rPr>
                </w:pPr>
                <w:r>
                  <w:rPr>
                    <w:noProof/>
                  </w:rPr>
                  <w:fldChar w:fldCharType="begin"/>
                </w:r>
                <w:r>
                  <w:rPr>
                    <w:noProof/>
                  </w:rPr>
                  <w:instrText xml:space="preserve"> MERGEFIELD  Способ_закупки  \* MERGEFORMAT </w:instrText>
                </w:r>
                <w:r>
                  <w:rPr>
                    <w:noProof/>
                  </w:rPr>
                  <w:fldChar w:fldCharType="separate"/>
                </w:r>
                <w:r w:rsidR="00B73E52">
                  <w:rPr>
                    <w:noProof/>
                  </w:rPr>
                  <w:t>«</w:t>
                </w:r>
                <w:r w:rsidR="00FE3DC6">
                  <w:rPr>
                    <w:noProof/>
                  </w:rPr>
                  <w:t xml:space="preserve"> </w:t>
                </w:r>
                <w:sdt>
                  <w:sdtPr>
                    <w:rPr>
                      <w:noProof/>
                    </w:rPr>
                    <w:alias w:val="Способ закупки"/>
                    <w:tag w:val="Способ закупки"/>
                    <w:id w:val="-193068995"/>
                    <w:placeholder>
                      <w:docPart w:val="5D9A5A47BA1640FE9AA512D88149D064"/>
                    </w:placeholder>
                    <w15:color w:val="FFFF00"/>
                  </w:sdtPr>
                  <w:sdtEndPr/>
                  <w:sdtContent>
                    <w:r w:rsidR="00FE3DC6">
                      <w:rPr>
                        <w:noProof/>
                      </w:rPr>
                      <w:fldChar w:fldCharType="begin"/>
                    </w:r>
                    <w:r w:rsidR="00FE3DC6">
                      <w:rPr>
                        <w:noProof/>
                      </w:rPr>
                      <w:instrText xml:space="preserve"> MERGEFIELD  Способ_закупки  \* MERGEFORMAT </w:instrText>
                    </w:r>
                    <w:r w:rsidR="00FE3DC6">
                      <w:rPr>
                        <w:noProof/>
                      </w:rPr>
                      <w:fldChar w:fldCharType="separate"/>
                    </w:r>
                    <w:r w:rsidR="00FE3DC6">
                      <w:rPr>
                        <w:noProof/>
                      </w:rPr>
                      <w:t>электронный конкурс</w:t>
                    </w:r>
                    <w:r w:rsidR="00FE3DC6">
                      <w:rPr>
                        <w:noProof/>
                      </w:rPr>
                      <w:fldChar w:fldCharType="end"/>
                    </w:r>
                    <w:r w:rsidR="00FE3DC6">
                      <w:rPr>
                        <w:noProof/>
                      </w:rPr>
                      <w:t xml:space="preserve"> СМСП</w:t>
                    </w:r>
                  </w:sdtContent>
                </w:sdt>
                <w:r w:rsidR="00FE3DC6">
                  <w:rPr>
                    <w:noProof/>
                  </w:rPr>
                  <w:t xml:space="preserve"> </w:t>
                </w:r>
                <w:r w:rsidR="00B73E52">
                  <w:rPr>
                    <w:noProof/>
                  </w:rPr>
                  <w:t>»</w:t>
                </w:r>
                <w:r>
                  <w:rPr>
                    <w:noProof/>
                  </w:rPr>
                  <w:fldChar w:fldCharType="end"/>
                </w:r>
              </w:p>
            </w:tc>
          </w:sdtContent>
        </w:sdt>
      </w:tr>
      <w:tr w:rsidR="00BD4BC1" w:rsidRPr="000713B0" w:rsidTr="009A2CC4">
        <w:tblPrEx>
          <w:tblLook w:val="0640" w:firstRow="0" w:lastRow="1" w:firstColumn="0" w:lastColumn="0" w:noHBand="1" w:noVBand="1"/>
        </w:tblPrEx>
        <w:trPr>
          <w:trHeight w:val="20"/>
        </w:trPr>
        <w:tc>
          <w:tcPr>
            <w:tcW w:w="851" w:type="dxa"/>
            <w:shd w:val="clear" w:color="auto" w:fill="FFFFCD" w:themeFill="background2"/>
          </w:tcPr>
          <w:p w:rsidR="00BD4BC1" w:rsidRPr="000713B0" w:rsidRDefault="00BD4BC1" w:rsidP="00BD4BC1">
            <w:pPr>
              <w:pStyle w:val="119"/>
            </w:pPr>
          </w:p>
        </w:tc>
        <w:tc>
          <w:tcPr>
            <w:tcW w:w="4394" w:type="dxa"/>
            <w:shd w:val="clear" w:color="auto" w:fill="FFFFCD" w:themeFill="background2"/>
          </w:tcPr>
          <w:p w:rsidR="00BD4BC1" w:rsidRDefault="00BD4BC1" w:rsidP="00BD4BC1">
            <w:r>
              <w:t>Электронная площадка проведения закупки (ЭТП)</w:t>
            </w:r>
          </w:p>
        </w:tc>
        <w:bookmarkStart w:id="3" w:name="ЭФ"/>
        <w:tc>
          <w:tcPr>
            <w:tcW w:w="4395" w:type="dxa"/>
            <w:shd w:val="clear" w:color="auto" w:fill="FFFFCD" w:themeFill="background2"/>
          </w:tcPr>
          <w:p w:rsidR="00BD4BC1" w:rsidRPr="00EB3AC5" w:rsidRDefault="006A6D50" w:rsidP="00BD4BC1">
            <w:sdt>
              <w:sdtPr>
                <w:alias w:val="ЭТП и адрес ЭТП"/>
                <w:tag w:val="ЭТП и адрес ЭТП"/>
                <w:id w:val="186180814"/>
                <w:placeholder>
                  <w:docPart w:val="6330C29D06C141A5A6DC2CB5BA0AD8FB"/>
                </w:placeholder>
                <w15:color w:val="FFFF00"/>
              </w:sdtPr>
              <w:sdtEndPr/>
              <w:sdtContent>
                <w:r w:rsidR="00BD4BC1">
                  <w:rPr>
                    <w:noProof/>
                  </w:rPr>
                  <w:fldChar w:fldCharType="begin"/>
                </w:r>
                <w:r w:rsidR="00BD4BC1">
                  <w:rPr>
                    <w:noProof/>
                  </w:rPr>
                  <w:instrText xml:space="preserve"> MERGEFIELD "Электронная_площадка_проведения_закупки" </w:instrText>
                </w:r>
                <w:r w:rsidR="00BD4BC1">
                  <w:rPr>
                    <w:noProof/>
                  </w:rPr>
                  <w:fldChar w:fldCharType="separate"/>
                </w:r>
                <w:r w:rsidR="00B73E52">
                  <w:rPr>
                    <w:noProof/>
                  </w:rPr>
                  <w:t>«Электронная_площадка_проведения_закупки»</w:t>
                </w:r>
                <w:r w:rsidR="00BD4BC1">
                  <w:rPr>
                    <w:noProof/>
                  </w:rPr>
                  <w:fldChar w:fldCharType="end"/>
                </w:r>
              </w:sdtContent>
            </w:sdt>
            <w:bookmarkEnd w:id="3"/>
          </w:p>
        </w:tc>
      </w:tr>
      <w:tr w:rsidR="00BD4BC1" w:rsidRPr="000713B0" w:rsidTr="009A2CC4">
        <w:trPr>
          <w:trHeight w:val="20"/>
        </w:trPr>
        <w:tc>
          <w:tcPr>
            <w:tcW w:w="851" w:type="dxa"/>
          </w:tcPr>
          <w:p w:rsidR="00BD4BC1" w:rsidRPr="000713B0" w:rsidRDefault="00BD4BC1" w:rsidP="00BD4BC1">
            <w:pPr>
              <w:pStyle w:val="119"/>
            </w:pPr>
          </w:p>
        </w:tc>
        <w:tc>
          <w:tcPr>
            <w:tcW w:w="4394" w:type="dxa"/>
          </w:tcPr>
          <w:p w:rsidR="00BD4BC1" w:rsidRPr="00164235" w:rsidRDefault="00BD4BC1" w:rsidP="00BD4BC1">
            <w:r>
              <w:t xml:space="preserve">Технический специалист (для </w:t>
            </w:r>
            <w:r w:rsidRPr="000713B0">
              <w:t>вопрос</w:t>
            </w:r>
            <w:r>
              <w:t>ов об объекте закупки)</w:t>
            </w:r>
          </w:p>
        </w:tc>
        <w:sdt>
          <w:sdtPr>
            <w:alias w:val="ФИО тех. специалиста"/>
            <w:tag w:val="ФИО тех. специалиста"/>
            <w:id w:val="1340283039"/>
            <w:placeholder>
              <w:docPart w:val="D7753E4DA95E4BAD807D396044BAB7DF"/>
            </w:placeholder>
            <w15:color w:val="FFFF00"/>
          </w:sdtPr>
          <w:sdtEndPr/>
          <w:sdtContent>
            <w:tc>
              <w:tcPr>
                <w:tcW w:w="4395" w:type="dxa"/>
              </w:tcPr>
              <w:p w:rsidR="000F7AD4" w:rsidRDefault="000F7AD4" w:rsidP="000F7AD4">
                <w:r>
                  <w:t>ЭЦ-Васильев Владимир Павлович;</w:t>
                </w:r>
              </w:p>
              <w:p w:rsidR="00BD4BC1" w:rsidRDefault="000F7AD4" w:rsidP="000F7AD4">
                <w:r>
                  <w:t>ГТЦ- Кутузов Алексей Геннадьевич</w:t>
                </w:r>
              </w:p>
            </w:tc>
          </w:sdtContent>
        </w:sdt>
      </w:tr>
      <w:tr w:rsidR="0081474D" w:rsidRPr="000713B0" w:rsidTr="009A2CC4">
        <w:trPr>
          <w:trHeight w:val="20"/>
        </w:trPr>
        <w:tc>
          <w:tcPr>
            <w:tcW w:w="851" w:type="dxa"/>
          </w:tcPr>
          <w:p w:rsidR="0081474D" w:rsidRPr="000713B0" w:rsidRDefault="0081474D" w:rsidP="0081474D">
            <w:pPr>
              <w:pStyle w:val="119"/>
            </w:pPr>
          </w:p>
        </w:tc>
        <w:tc>
          <w:tcPr>
            <w:tcW w:w="4394" w:type="dxa"/>
          </w:tcPr>
          <w:p w:rsidR="0081474D" w:rsidRPr="000713B0" w:rsidRDefault="0081474D" w:rsidP="0081474D">
            <w:r>
              <w:t>Телефон технического специалиста</w:t>
            </w:r>
          </w:p>
        </w:tc>
        <w:sdt>
          <w:sdtPr>
            <w:alias w:val="Телефон тех. специалиста"/>
            <w:tag w:val="Телефон тех. специалиста"/>
            <w:id w:val="105236258"/>
            <w:placeholder>
              <w:docPart w:val="C823151D76FA4DAAB4E91F9C4EF47EAE"/>
            </w:placeholder>
            <w15:color w:val="FFFF00"/>
          </w:sdtPr>
          <w:sdtEndPr/>
          <w:sdtContent>
            <w:tc>
              <w:tcPr>
                <w:tcW w:w="4395" w:type="dxa"/>
              </w:tcPr>
              <w:p w:rsidR="0081474D" w:rsidRPr="000713B0" w:rsidRDefault="0081474D" w:rsidP="000F7AD4">
                <w:r>
                  <w:t>8(3955)50</w:t>
                </w:r>
                <w:r w:rsidR="00AC34B7">
                  <w:t>3</w:t>
                </w:r>
                <w:r>
                  <w:t>-</w:t>
                </w:r>
                <w:r w:rsidR="00AC34B7">
                  <w:t>3</w:t>
                </w:r>
                <w:r w:rsidR="000F7AD4">
                  <w:t>73-ЭЦ; 503-335-ГТЦ</w:t>
                </w:r>
              </w:p>
            </w:tc>
          </w:sdtContent>
        </w:sdt>
      </w:tr>
      <w:tr w:rsidR="0081474D" w:rsidRPr="000713B0" w:rsidTr="009A2CC4">
        <w:trPr>
          <w:trHeight w:val="20"/>
        </w:trPr>
        <w:tc>
          <w:tcPr>
            <w:tcW w:w="851" w:type="dxa"/>
          </w:tcPr>
          <w:p w:rsidR="0081474D" w:rsidRPr="000713B0" w:rsidRDefault="0081474D" w:rsidP="0081474D">
            <w:pPr>
              <w:pStyle w:val="119"/>
            </w:pPr>
          </w:p>
        </w:tc>
        <w:tc>
          <w:tcPr>
            <w:tcW w:w="4394" w:type="dxa"/>
          </w:tcPr>
          <w:p w:rsidR="0081474D" w:rsidRPr="00621399" w:rsidRDefault="0081474D" w:rsidP="0081474D">
            <w:r>
              <w:t>Электронная почта технического специалиста</w:t>
            </w:r>
          </w:p>
        </w:tc>
        <w:tc>
          <w:tcPr>
            <w:tcW w:w="4395" w:type="dxa"/>
          </w:tcPr>
          <w:p w:rsidR="00FE3DC6" w:rsidRDefault="00FE3DC6" w:rsidP="00FE3DC6">
            <w:pPr>
              <w:jc w:val="both"/>
              <w:outlineLvl w:val="0"/>
            </w:pPr>
          </w:p>
          <w:p w:rsidR="00FE3DC6" w:rsidRDefault="00FE3DC6" w:rsidP="00FE3DC6">
            <w:pPr>
              <w:jc w:val="both"/>
              <w:outlineLvl w:val="0"/>
            </w:pPr>
            <w:r>
              <w:t xml:space="preserve"> </w:t>
            </w:r>
          </w:p>
          <w:p w:rsidR="00E83276" w:rsidRDefault="00E83276" w:rsidP="00FE3DC6">
            <w:pPr>
              <w:jc w:val="both"/>
              <w:outlineLvl w:val="0"/>
            </w:pPr>
          </w:p>
          <w:sdt>
            <w:sdtPr>
              <w:alias w:val="Эл. почта куратора закупки"/>
              <w:tag w:val="Эл. почта куратора закупки"/>
              <w:id w:val="-1263594379"/>
              <w:placeholder>
                <w:docPart w:val="55D170462A304EC6833CF8C39D7FE355"/>
              </w:placeholder>
              <w15:color w:val="FFFF00"/>
            </w:sdtPr>
            <w:sdtEndPr/>
            <w:sdtContent>
              <w:p w:rsidR="000F7AD4" w:rsidRDefault="00FE3DC6" w:rsidP="00FE3DC6">
                <w:pPr>
                  <w:jc w:val="both"/>
                  <w:outlineLvl w:val="0"/>
                  <w:rPr>
                    <w:sz w:val="24"/>
                    <w:szCs w:val="24"/>
                    <w:u w:val="single"/>
                    <w:lang w:val="en-US" w:eastAsia="ru-RU"/>
                  </w:rPr>
                </w:pPr>
                <w:r w:rsidRPr="00FE660C">
                  <w:rPr>
                    <w:rFonts w:ascii="Arial" w:eastAsia="Times New Roman" w:hAnsi="Arial" w:cs="Arial"/>
                    <w:noProof/>
                    <w:lang w:eastAsia="ru-RU"/>
                  </w:rPr>
                  <w:fldChar w:fldCharType="begin"/>
                </w:r>
                <w:r w:rsidRPr="00FE660C">
                  <w:rPr>
                    <w:rFonts w:ascii="Arial" w:hAnsi="Arial" w:cs="Arial"/>
                    <w:noProof/>
                    <w:lang w:eastAsia="ru-RU"/>
                  </w:rPr>
                  <w:instrText xml:space="preserve"> MERGEFIELD "Электронная_почта_куратора_закупки" </w:instrText>
                </w:r>
                <w:r w:rsidRPr="00FE660C">
                  <w:rPr>
                    <w:rFonts w:ascii="Arial" w:eastAsia="Times New Roman" w:hAnsi="Arial" w:cs="Arial"/>
                    <w:noProof/>
                    <w:lang w:eastAsia="ru-RU"/>
                  </w:rPr>
                  <w:fldChar w:fldCharType="separate"/>
                </w:r>
                <w:r w:rsidR="000F7AD4" w:rsidRPr="000F7AD4">
                  <w:rPr>
                    <w:sz w:val="24"/>
                    <w:szCs w:val="24"/>
                    <w:u w:val="single"/>
                    <w:lang w:val="en-US" w:eastAsia="ru-RU"/>
                  </w:rPr>
                  <w:t>vasilyev_vp@baikalenergy.com</w:t>
                </w:r>
              </w:p>
              <w:p w:rsidR="000F7AD4" w:rsidRDefault="00FE3DC6" w:rsidP="00FE3DC6">
                <w:pPr>
                  <w:rPr>
                    <w:noProof/>
                  </w:rPr>
                </w:pPr>
                <w:r w:rsidRPr="00FE660C">
                  <w:rPr>
                    <w:noProof/>
                  </w:rPr>
                  <w:fldChar w:fldCharType="end"/>
                </w:r>
              </w:p>
              <w:p w:rsidR="00FE3DC6" w:rsidRDefault="000F7AD4" w:rsidP="00FE3DC6">
                <w:r>
                  <w:t xml:space="preserve"> </w:t>
                </w:r>
                <w:r w:rsidRPr="000F7AD4">
                  <w:rPr>
                    <w:noProof/>
                  </w:rPr>
                  <w:t>kutuzov_ag@baikalenergy.com</w:t>
                </w:r>
              </w:p>
            </w:sdtContent>
          </w:sdt>
          <w:p w:rsidR="0081474D" w:rsidRDefault="0081474D" w:rsidP="00FE3DC6"/>
        </w:tc>
      </w:tr>
      <w:tr w:rsidR="0081474D" w:rsidRPr="000713B0" w:rsidTr="009A2CC4">
        <w:trPr>
          <w:trHeight w:val="20"/>
        </w:trPr>
        <w:tc>
          <w:tcPr>
            <w:tcW w:w="851" w:type="dxa"/>
          </w:tcPr>
          <w:p w:rsidR="0081474D" w:rsidRPr="000713B0" w:rsidRDefault="0081474D" w:rsidP="0081474D">
            <w:pPr>
              <w:pStyle w:val="119"/>
            </w:pPr>
          </w:p>
        </w:tc>
        <w:tc>
          <w:tcPr>
            <w:tcW w:w="4394" w:type="dxa"/>
          </w:tcPr>
          <w:p w:rsidR="0081474D" w:rsidRDefault="0081474D" w:rsidP="0081474D">
            <w:r>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B0B9FB762ED4436B97EF5544E0FBF8EA"/>
            </w:placeholder>
            <w15:color w:val="FFFF00"/>
          </w:sdtPr>
          <w:sdtEndPr/>
          <w:sdtContent>
            <w:tc>
              <w:tcPr>
                <w:tcW w:w="4395" w:type="dxa"/>
              </w:tcPr>
              <w:p w:rsidR="0081474D" w:rsidRDefault="0081474D" w:rsidP="0081474D">
                <w:pPr>
                  <w:rPr>
                    <w:noProof/>
                  </w:rPr>
                </w:pPr>
                <w:r>
                  <w:rPr>
                    <w:noProof/>
                  </w:rPr>
                  <w:fldChar w:fldCharType="begin"/>
                </w:r>
                <w:r>
                  <w:rPr>
                    <w:noProof/>
                  </w:rPr>
                  <w:instrText xml:space="preserve"> MERGEFIELD "Куратор_закупки" </w:instrText>
                </w:r>
                <w:r>
                  <w:rPr>
                    <w:noProof/>
                  </w:rPr>
                  <w:fldChar w:fldCharType="separate"/>
                </w:r>
                <w:r>
                  <w:rPr>
                    <w:noProof/>
                  </w:rPr>
                  <w:t>«</w:t>
                </w:r>
                <w:r w:rsidR="00FF53A8">
                  <w:rPr>
                    <w:noProof/>
                  </w:rPr>
                  <w:t xml:space="preserve"> </w:t>
                </w:r>
                <w:sdt>
                  <w:sdtPr>
                    <w:rPr>
                      <w:noProof/>
                    </w:rPr>
                    <w:alias w:val="ФИО куратора закупки"/>
                    <w:tag w:val="ФИО куратора закупки"/>
                    <w:id w:val="1236976832"/>
                    <w:placeholder>
                      <w:docPart w:val="9AFBF32887594ECAA0B19A51AFC234D8"/>
                    </w:placeholder>
                    <w15:color w:val="FFFF00"/>
                  </w:sdtPr>
                  <w:sdtEndPr/>
                  <w:sdtContent>
                    <w:r w:rsidR="00FF53A8">
                      <w:rPr>
                        <w:noProof/>
                      </w:rPr>
                      <w:fldChar w:fldCharType="begin"/>
                    </w:r>
                    <w:r w:rsidR="00FF53A8">
                      <w:rPr>
                        <w:noProof/>
                      </w:rPr>
                      <w:instrText xml:space="preserve"> MERGEFIELD "Куратор_закупки" </w:instrText>
                    </w:r>
                    <w:r w:rsidR="00FF53A8">
                      <w:rPr>
                        <w:noProof/>
                      </w:rPr>
                      <w:fldChar w:fldCharType="separate"/>
                    </w:r>
                    <w:r w:rsidR="00FF53A8">
                      <w:rPr>
                        <w:noProof/>
                      </w:rPr>
                      <w:t xml:space="preserve"> </w:t>
                    </w:r>
                    <w:sdt>
                      <w:sdtPr>
                        <w:rPr>
                          <w:noProof/>
                        </w:rPr>
                        <w:alias w:val="ФИО куратора закупки"/>
                        <w:tag w:val="ФИО куратора закупки"/>
                        <w:id w:val="1159351349"/>
                        <w:placeholder>
                          <w:docPart w:val="85423C8439244DB192EB791B1725FD19"/>
                        </w:placeholder>
                        <w15:color w:val="FFFF00"/>
                      </w:sdtPr>
                      <w:sdtEndPr/>
                      <w:sdtContent>
                        <w:r w:rsidR="00FF53A8">
                          <w:rPr>
                            <w:noProof/>
                          </w:rPr>
                          <w:fldChar w:fldCharType="begin"/>
                        </w:r>
                        <w:r w:rsidR="00FF53A8">
                          <w:rPr>
                            <w:noProof/>
                          </w:rPr>
                          <w:instrText xml:space="preserve"> MERGEFIELD "Куратор_закупки" </w:instrText>
                        </w:r>
                        <w:r w:rsidR="00FF53A8">
                          <w:rPr>
                            <w:noProof/>
                          </w:rPr>
                          <w:fldChar w:fldCharType="separate"/>
                        </w:r>
                        <w:r w:rsidR="00FE3DC6">
                          <w:rPr>
                            <w:noProof/>
                          </w:rPr>
                          <w:t>Ша</w:t>
                        </w:r>
                        <w:r w:rsidR="00FF53A8">
                          <w:rPr>
                            <w:noProof/>
                          </w:rPr>
                          <w:t>рымова Ирина Николаевна</w:t>
                        </w:r>
                        <w:r w:rsidR="00FF53A8">
                          <w:rPr>
                            <w:noProof/>
                          </w:rPr>
                          <w:fldChar w:fldCharType="end"/>
                        </w:r>
                      </w:sdtContent>
                    </w:sdt>
                    <w:r w:rsidR="00FF53A8">
                      <w:rPr>
                        <w:noProof/>
                      </w:rPr>
                      <w:t xml:space="preserve"> </w:t>
                    </w:r>
                    <w:r w:rsidR="00FF53A8">
                      <w:rPr>
                        <w:noProof/>
                      </w:rPr>
                      <w:fldChar w:fldCharType="end"/>
                    </w:r>
                  </w:sdtContent>
                </w:sdt>
                <w:r>
                  <w:rPr>
                    <w:noProof/>
                  </w:rPr>
                  <w:t>»</w:t>
                </w:r>
                <w:r>
                  <w:rPr>
                    <w:noProof/>
                  </w:rPr>
                  <w:fldChar w:fldCharType="end"/>
                </w:r>
              </w:p>
            </w:tc>
          </w:sdtContent>
        </w:sdt>
      </w:tr>
      <w:tr w:rsidR="0081474D" w:rsidRPr="000713B0" w:rsidTr="009A2CC4">
        <w:trPr>
          <w:trHeight w:val="20"/>
        </w:trPr>
        <w:tc>
          <w:tcPr>
            <w:tcW w:w="851" w:type="dxa"/>
          </w:tcPr>
          <w:p w:rsidR="0081474D" w:rsidRPr="000713B0" w:rsidRDefault="0081474D" w:rsidP="0081474D">
            <w:pPr>
              <w:pStyle w:val="119"/>
            </w:pPr>
          </w:p>
        </w:tc>
        <w:tc>
          <w:tcPr>
            <w:tcW w:w="4394" w:type="dxa"/>
          </w:tcPr>
          <w:p w:rsidR="0081474D" w:rsidRPr="000713B0" w:rsidRDefault="0081474D" w:rsidP="0081474D">
            <w:r>
              <w:t xml:space="preserve">Телефон куратора закупки </w:t>
            </w:r>
          </w:p>
        </w:tc>
        <w:sdt>
          <w:sdtPr>
            <w:alias w:val="Телефон куратора закупки"/>
            <w:tag w:val="Телефон куратора закупки"/>
            <w:id w:val="584111768"/>
            <w:placeholder>
              <w:docPart w:val="DB0D37277A1445B492AAB306D753FB51"/>
            </w:placeholder>
            <w15:color w:val="FFFF00"/>
          </w:sdtPr>
          <w:sdtEndPr/>
          <w:sdtContent>
            <w:tc>
              <w:tcPr>
                <w:tcW w:w="4395" w:type="dxa"/>
              </w:tcPr>
              <w:p w:rsidR="0081474D" w:rsidRPr="000713B0" w:rsidRDefault="0081474D" w:rsidP="00FE3DC6">
                <w:r>
                  <w:rPr>
                    <w:noProof/>
                  </w:rPr>
                  <w:fldChar w:fldCharType="begin"/>
                </w:r>
                <w:r>
                  <w:rPr>
                    <w:noProof/>
                  </w:rPr>
                  <w:instrText xml:space="preserve"> MERGEFIELD "Телефон_куратора_закупки" </w:instrText>
                </w:r>
                <w:r>
                  <w:rPr>
                    <w:noProof/>
                  </w:rPr>
                  <w:fldChar w:fldCharType="separate"/>
                </w:r>
                <w:r>
                  <w:rPr>
                    <w:noProof/>
                  </w:rPr>
                  <w:t>«</w:t>
                </w:r>
                <w:r w:rsidR="00B9244E">
                  <w:rPr>
                    <w:noProof/>
                  </w:rPr>
                  <w:t>8</w:t>
                </w:r>
                <w:r w:rsidR="00FE3DC6">
                  <w:rPr>
                    <w:noProof/>
                  </w:rPr>
                  <w:t>(3955)503-561</w:t>
                </w:r>
                <w:r>
                  <w:rPr>
                    <w:noProof/>
                  </w:rPr>
                  <w:t>»</w:t>
                </w:r>
                <w:r>
                  <w:rPr>
                    <w:noProof/>
                  </w:rPr>
                  <w:fldChar w:fldCharType="end"/>
                </w:r>
              </w:p>
            </w:tc>
          </w:sdtContent>
        </w:sdt>
      </w:tr>
      <w:tr w:rsidR="0081474D" w:rsidRPr="000713B0" w:rsidTr="009A2CC4">
        <w:trPr>
          <w:trHeight w:val="20"/>
        </w:trPr>
        <w:tc>
          <w:tcPr>
            <w:tcW w:w="851" w:type="dxa"/>
          </w:tcPr>
          <w:p w:rsidR="0081474D" w:rsidRPr="000713B0" w:rsidRDefault="0081474D" w:rsidP="0081474D">
            <w:pPr>
              <w:pStyle w:val="119"/>
            </w:pPr>
          </w:p>
        </w:tc>
        <w:tc>
          <w:tcPr>
            <w:tcW w:w="4394" w:type="dxa"/>
          </w:tcPr>
          <w:p w:rsidR="0081474D" w:rsidRDefault="0081474D" w:rsidP="0081474D">
            <w:r>
              <w:t>Электронная почта куратора закупки</w:t>
            </w:r>
          </w:p>
        </w:tc>
        <w:sdt>
          <w:sdtPr>
            <w:alias w:val="Эл. почта куратора закупки"/>
            <w:tag w:val="Эл. почта куратора закупки"/>
            <w:id w:val="983200101"/>
            <w:placeholder>
              <w:docPart w:val="9E65DE0F9DD2412F90854635EBF204D1"/>
            </w:placeholder>
            <w15:color w:val="FFFF00"/>
          </w:sdtPr>
          <w:sdtEndPr/>
          <w:sdtContent>
            <w:tc>
              <w:tcPr>
                <w:tcW w:w="4395" w:type="dxa"/>
              </w:tcPr>
              <w:p w:rsidR="00FF53A8" w:rsidRDefault="0081474D" w:rsidP="00FF53A8">
                <w:pPr>
                  <w:jc w:val="both"/>
                  <w:outlineLvl w:val="0"/>
                </w:pPr>
                <w:r>
                  <w:rPr>
                    <w:noProof/>
                  </w:rPr>
                  <w:fldChar w:fldCharType="begin"/>
                </w:r>
                <w:r>
                  <w:rPr>
                    <w:noProof/>
                  </w:rPr>
                  <w:instrText xml:space="preserve"> MERGEFIELD "Электронная_почта_куратора_закупки" </w:instrText>
                </w:r>
                <w:r>
                  <w:rPr>
                    <w:noProof/>
                  </w:rPr>
                  <w:fldChar w:fldCharType="separate"/>
                </w:r>
                <w:r>
                  <w:rPr>
                    <w:noProof/>
                  </w:rPr>
                  <w:t>«</w:t>
                </w:r>
                <w:r w:rsidR="00FF53A8">
                  <w:t xml:space="preserve"> </w:t>
                </w:r>
              </w:p>
              <w:sdt>
                <w:sdtPr>
                  <w:alias w:val="Эл. почта куратора закупки"/>
                  <w:tag w:val="Эл. почта куратора закупки"/>
                  <w:id w:val="692111771"/>
                  <w:placeholder>
                    <w:docPart w:val="18D97CA330214F0CB2E98CE5D34C0335"/>
                  </w:placeholder>
                  <w15:color w:val="FFFF00"/>
                </w:sdtPr>
                <w:sdtEndPr/>
                <w:sdtContent>
                  <w:p w:rsidR="00FF53A8" w:rsidRDefault="00FF53A8" w:rsidP="00FE3DC6">
                    <w:pPr>
                      <w:jc w:val="both"/>
                      <w:outlineLvl w:val="0"/>
                    </w:pPr>
                    <w:r w:rsidRPr="00FE660C">
                      <w:rPr>
                        <w:rFonts w:ascii="Arial" w:eastAsia="Times New Roman" w:hAnsi="Arial" w:cs="Arial"/>
                        <w:noProof/>
                        <w:lang w:eastAsia="ru-RU"/>
                      </w:rPr>
                      <w:fldChar w:fldCharType="begin"/>
                    </w:r>
                    <w:r w:rsidRPr="00FE660C">
                      <w:rPr>
                        <w:rFonts w:ascii="Arial" w:hAnsi="Arial" w:cs="Arial"/>
                        <w:noProof/>
                        <w:lang w:eastAsia="ru-RU"/>
                      </w:rPr>
                      <w:instrText xml:space="preserve"> MERGEFIELD "Электронная_почта_куратора_закупки" </w:instrText>
                    </w:r>
                    <w:r w:rsidRPr="00FE660C">
                      <w:rPr>
                        <w:rFonts w:ascii="Arial" w:eastAsia="Times New Roman" w:hAnsi="Arial" w:cs="Arial"/>
                        <w:noProof/>
                        <w:lang w:eastAsia="ru-RU"/>
                      </w:rPr>
                      <w:fldChar w:fldCharType="separate"/>
                    </w:r>
                    <w:r w:rsidRPr="00FE660C">
                      <w:rPr>
                        <w:sz w:val="24"/>
                        <w:szCs w:val="24"/>
                        <w:lang w:eastAsia="ru-RU"/>
                      </w:rPr>
                      <w:t>Sharymova_IN@baikalenergy.com</w:t>
                    </w:r>
                    <w:r w:rsidRPr="00FE660C">
                      <w:rPr>
                        <w:noProof/>
                      </w:rPr>
                      <w:fldChar w:fldCharType="end"/>
                    </w:r>
                  </w:p>
                </w:sdtContent>
              </w:sdt>
              <w:p w:rsidR="0081474D" w:rsidRDefault="00FF53A8" w:rsidP="00FE3DC6">
                <w:r>
                  <w:rPr>
                    <w:noProof/>
                  </w:rPr>
                  <w:t xml:space="preserve"> </w:t>
                </w:r>
                <w:r w:rsidR="0081474D">
                  <w:rPr>
                    <w:noProof/>
                  </w:rPr>
                  <w:t>»</w:t>
                </w:r>
                <w:r w:rsidR="0081474D">
                  <w:rPr>
                    <w:noProof/>
                  </w:rPr>
                  <w:fldChar w:fldCharType="end"/>
                </w:r>
              </w:p>
            </w:tc>
          </w:sdtContent>
        </w:sdt>
      </w:tr>
      <w:tr w:rsidR="0081474D" w:rsidRPr="000713B0" w:rsidTr="009A2CC4">
        <w:trPr>
          <w:trHeight w:val="20"/>
        </w:trPr>
        <w:tc>
          <w:tcPr>
            <w:tcW w:w="851" w:type="dxa"/>
          </w:tcPr>
          <w:p w:rsidR="0081474D" w:rsidRPr="000713B0" w:rsidRDefault="0081474D" w:rsidP="0081474D">
            <w:pPr>
              <w:pStyle w:val="119"/>
            </w:pPr>
          </w:p>
        </w:tc>
        <w:tc>
          <w:tcPr>
            <w:tcW w:w="4394" w:type="dxa"/>
          </w:tcPr>
          <w:p w:rsidR="0081474D" w:rsidRPr="00705864" w:rsidRDefault="0081474D" w:rsidP="0081474D">
            <w:r w:rsidRPr="000713B0">
              <w:t>Местонахождение</w:t>
            </w:r>
            <w:r>
              <w:t xml:space="preserve"> заказчика</w:t>
            </w:r>
          </w:p>
        </w:tc>
        <w:sdt>
          <w:sdtPr>
            <w:alias w:val="Адрес местонахождения (юр. адрес) заказчика"/>
            <w:tag w:val="Адрес местонахождения (юр. адрес) заказчика"/>
            <w:id w:val="-575273154"/>
            <w:placeholder>
              <w:docPart w:val="5E3FD5B4A0324569B41B82FE9FB35F06"/>
            </w:placeholder>
            <w15:color w:val="FFFF00"/>
          </w:sdtPr>
          <w:sdtEndPr/>
          <w:sdtContent>
            <w:tc>
              <w:tcPr>
                <w:tcW w:w="4395" w:type="dxa"/>
              </w:tcPr>
              <w:p w:rsidR="0081474D" w:rsidRPr="000713B0" w:rsidRDefault="0081474D" w:rsidP="0081474D">
                <w:r>
                  <w:rPr>
                    <w:noProof/>
                  </w:rPr>
                  <w:fldChar w:fldCharType="begin"/>
                </w:r>
                <w:r>
                  <w:rPr>
                    <w:noProof/>
                  </w:rPr>
                  <w:instrText xml:space="preserve"> MERGEFIELD "Местонахождение_заказчика" </w:instrText>
                </w:r>
                <w:r>
                  <w:rPr>
                    <w:noProof/>
                  </w:rPr>
                  <w:fldChar w:fldCharType="separate"/>
                </w:r>
                <w:r>
                  <w:rPr>
                    <w:noProof/>
                  </w:rPr>
                  <w:t>«</w:t>
                </w:r>
                <w:r w:rsidR="00FF53A8">
                  <w:t xml:space="preserve"> </w:t>
                </w:r>
                <w:sdt>
                  <w:sdtPr>
                    <w:alias w:val="Адрес местонахождения (юр. адрес) заказчика"/>
                    <w:tag w:val="Адрес местонахождения (юр. адрес) заказчика"/>
                    <w:id w:val="-816636855"/>
                    <w:placeholder>
                      <w:docPart w:val="0559CD418BDE4C6B81AD30D18EBE0C69"/>
                    </w:placeholder>
                    <w15:color w:val="FFFF00"/>
                  </w:sdtPr>
                  <w:sdtEndPr/>
                  <w:sdtContent>
                    <w:r w:rsidR="00FF53A8">
                      <w:rPr>
                        <w:noProof/>
                      </w:rPr>
                      <w:fldChar w:fldCharType="begin"/>
                    </w:r>
                    <w:r w:rsidR="00FF53A8">
                      <w:rPr>
                        <w:noProof/>
                      </w:rPr>
                      <w:instrText xml:space="preserve"> MERGEFIELD "Местонахождение_заказчика" </w:instrText>
                    </w:r>
                    <w:r w:rsidR="00FF53A8">
                      <w:rPr>
                        <w:noProof/>
                      </w:rPr>
                      <w:fldChar w:fldCharType="separate"/>
                    </w:r>
                    <w:r w:rsidR="00FF53A8">
                      <w:rPr>
                        <w:noProof/>
                      </w:rPr>
                      <w:t>«</w:t>
                    </w:r>
                    <w:r w:rsidR="00FF53A8">
                      <w:t xml:space="preserve"> </w:t>
                    </w:r>
                    <w:sdt>
                      <w:sdtPr>
                        <w:alias w:val="Адрес местонахождения (юр. адрес) заказчика"/>
                        <w:tag w:val="Адрес местонахождения (юр. адрес) заказчика"/>
                        <w:id w:val="816926388"/>
                        <w:placeholder>
                          <w:docPart w:val="EE9962A07C9E4FB3944029D420A46D02"/>
                        </w:placeholder>
                        <w15:color w:val="FFFF00"/>
                      </w:sdtPr>
                      <w:sdtEndPr/>
                      <w:sdtContent>
                        <w:r w:rsidR="00FF53A8">
                          <w:rPr>
                            <w:noProof/>
                          </w:rPr>
                          <w:fldChar w:fldCharType="begin"/>
                        </w:r>
                        <w:r w:rsidR="00FF53A8">
                          <w:rPr>
                            <w:noProof/>
                          </w:rPr>
                          <w:instrText xml:space="preserve"> MERGEFIELD "Местонахождение_заказчика" </w:instrText>
                        </w:r>
                        <w:r w:rsidR="00FF53A8">
                          <w:rPr>
                            <w:noProof/>
                          </w:rPr>
                          <w:fldChar w:fldCharType="separate"/>
                        </w:r>
                        <w:r w:rsidR="00FF53A8">
                          <w:rPr>
                            <w:noProof/>
                          </w:rPr>
                          <w:t>665800</w:t>
                        </w:r>
                        <w:r w:rsidR="00FF53A8">
                          <w:rPr>
                            <w:noProof/>
                          </w:rPr>
                          <w:fldChar w:fldCharType="end"/>
                        </w:r>
                        <w:r w:rsidR="00FF53A8">
                          <w:rPr>
                            <w:noProof/>
                          </w:rPr>
                          <w:t xml:space="preserve"> Иркутская область, город Ангарск, Второй промышленный массив, квартал 17 стр.163, ТЭЦ-9</w:t>
                        </w:r>
                      </w:sdtContent>
                    </w:sdt>
                    <w:r w:rsidR="00FF53A8">
                      <w:rPr>
                        <w:noProof/>
                      </w:rPr>
                      <w:t xml:space="preserve"> </w:t>
                    </w:r>
                    <w:r w:rsidR="00FF53A8">
                      <w:rPr>
                        <w:noProof/>
                      </w:rPr>
                      <w:fldChar w:fldCharType="end"/>
                    </w:r>
                  </w:sdtContent>
                </w:sdt>
                <w:r>
                  <w:rPr>
                    <w:noProof/>
                  </w:rPr>
                  <w:t>»</w:t>
                </w:r>
                <w:r>
                  <w:rPr>
                    <w:noProof/>
                  </w:rPr>
                  <w:fldChar w:fldCharType="end"/>
                </w:r>
              </w:p>
            </w:tc>
          </w:sdtContent>
        </w:sdt>
      </w:tr>
      <w:tr w:rsidR="0081474D" w:rsidRPr="000713B0" w:rsidTr="009A2CC4">
        <w:trPr>
          <w:trHeight w:val="20"/>
        </w:trPr>
        <w:tc>
          <w:tcPr>
            <w:tcW w:w="851" w:type="dxa"/>
          </w:tcPr>
          <w:p w:rsidR="0081474D" w:rsidRPr="000713B0" w:rsidRDefault="0081474D" w:rsidP="0081474D">
            <w:pPr>
              <w:pStyle w:val="119"/>
            </w:pPr>
          </w:p>
        </w:tc>
        <w:tc>
          <w:tcPr>
            <w:tcW w:w="4394" w:type="dxa"/>
          </w:tcPr>
          <w:p w:rsidR="0081474D" w:rsidRPr="000713B0" w:rsidRDefault="0081474D" w:rsidP="0081474D">
            <w:r>
              <w:t>П</w:t>
            </w:r>
            <w:r w:rsidRPr="000713B0">
              <w:t>очтовый адрес заказчика</w:t>
            </w:r>
          </w:p>
        </w:tc>
        <w:sdt>
          <w:sdtPr>
            <w:alias w:val="Почтовый адрес заказчика"/>
            <w:tag w:val="Почтовый адрес заказчика"/>
            <w:id w:val="1594668391"/>
            <w:placeholder>
              <w:docPart w:val="636BEE8DB2D44C95ADFB5E6A244D5BBA"/>
            </w:placeholder>
            <w15:color w:val="FFFF00"/>
          </w:sdtPr>
          <w:sdtEndPr/>
          <w:sdtContent>
            <w:tc>
              <w:tcPr>
                <w:tcW w:w="4395" w:type="dxa"/>
              </w:tcPr>
              <w:p w:rsidR="0081474D" w:rsidRDefault="0081474D" w:rsidP="00FE3DC6">
                <w:r>
                  <w:rPr>
                    <w:noProof/>
                  </w:rPr>
                  <w:fldChar w:fldCharType="begin"/>
                </w:r>
                <w:r>
                  <w:rPr>
                    <w:noProof/>
                  </w:rPr>
                  <w:instrText xml:space="preserve"> MERGEFIELD "Почтовый_адрес_заказчика" </w:instrText>
                </w:r>
                <w:r>
                  <w:rPr>
                    <w:noProof/>
                  </w:rPr>
                  <w:fldChar w:fldCharType="separate"/>
                </w:r>
                <w:r>
                  <w:rPr>
                    <w:noProof/>
                  </w:rPr>
                  <w:t>«</w:t>
                </w:r>
                <w:r w:rsidR="00FF53A8">
                  <w:t xml:space="preserve"> </w:t>
                </w:r>
                <w:sdt>
                  <w:sdtPr>
                    <w:alias w:val="Почтовый адрес заказчика"/>
                    <w:tag w:val="Почтовый адрес заказчика"/>
                    <w:id w:val="291948375"/>
                    <w:placeholder>
                      <w:docPart w:val="71A8688867224D6C929FCDF3A99F3694"/>
                    </w:placeholder>
                    <w15:color w:val="FFFF00"/>
                  </w:sdtPr>
                  <w:sdtEndPr/>
                  <w:sdtContent>
                    <w:r w:rsidR="00FF53A8">
                      <w:rPr>
                        <w:noProof/>
                      </w:rPr>
                      <w:fldChar w:fldCharType="begin"/>
                    </w:r>
                    <w:r w:rsidR="00FF53A8">
                      <w:rPr>
                        <w:noProof/>
                      </w:rPr>
                      <w:instrText xml:space="preserve"> MERGEFIELD "Почтовый_адрес_заказчика" </w:instrText>
                    </w:r>
                    <w:r w:rsidR="00FF53A8">
                      <w:rPr>
                        <w:noProof/>
                      </w:rPr>
                      <w:fldChar w:fldCharType="separate"/>
                    </w:r>
                    <w:r w:rsidR="00FF53A8">
                      <w:rPr>
                        <w:noProof/>
                      </w:rPr>
                      <w:t>665821 Иркутская область, город Ангарск, а/я 5572</w:t>
                    </w:r>
                    <w:r w:rsidR="00FF53A8">
                      <w:rPr>
                        <w:noProof/>
                      </w:rPr>
                      <w:fldChar w:fldCharType="end"/>
                    </w:r>
                  </w:sdtContent>
                </w:sdt>
                <w:r>
                  <w:rPr>
                    <w:noProof/>
                  </w:rPr>
                  <w:t>»</w:t>
                </w:r>
                <w:r>
                  <w:rPr>
                    <w:noProof/>
                  </w:rPr>
                  <w:fldChar w:fldCharType="end"/>
                </w:r>
              </w:p>
            </w:tc>
          </w:sdtContent>
        </w:sdt>
      </w:tr>
      <w:tr w:rsidR="0081474D" w:rsidRPr="000713B0" w:rsidTr="009A2CC4">
        <w:trPr>
          <w:trHeight w:val="20"/>
        </w:trPr>
        <w:tc>
          <w:tcPr>
            <w:tcW w:w="851" w:type="dxa"/>
          </w:tcPr>
          <w:p w:rsidR="0081474D" w:rsidRPr="000713B0" w:rsidRDefault="0081474D" w:rsidP="0081474D">
            <w:pPr>
              <w:pStyle w:val="119"/>
            </w:pPr>
          </w:p>
        </w:tc>
        <w:tc>
          <w:tcPr>
            <w:tcW w:w="4394" w:type="dxa"/>
          </w:tcPr>
          <w:p w:rsidR="0081474D" w:rsidRPr="000713B0" w:rsidRDefault="0081474D" w:rsidP="0081474D">
            <w:r w:rsidRPr="000713B0">
              <w:t>Адрес электронной почты заказчика</w:t>
            </w:r>
          </w:p>
        </w:tc>
        <w:sdt>
          <w:sdtPr>
            <w:alias w:val="Адрес эл. почты заказчика"/>
            <w:tag w:val="Адрес эл. почты заказчика"/>
            <w:id w:val="49896358"/>
            <w:placeholder>
              <w:docPart w:val="66657879DD8446B5AE73856DA2C56BDA"/>
            </w:placeholder>
            <w15:color w:val="FFFF00"/>
          </w:sdtPr>
          <w:sdtEndPr/>
          <w:sdtContent>
            <w:tc>
              <w:tcPr>
                <w:tcW w:w="4395" w:type="dxa"/>
              </w:tcPr>
              <w:p w:rsidR="0081474D" w:rsidRPr="000713B0" w:rsidRDefault="0081474D" w:rsidP="00FE3DC6">
                <w:r>
                  <w:rPr>
                    <w:noProof/>
                  </w:rPr>
                  <w:fldChar w:fldCharType="begin"/>
                </w:r>
                <w:r>
                  <w:rPr>
                    <w:noProof/>
                  </w:rPr>
                  <w:instrText xml:space="preserve"> MERGEFIELD "Адрес_электронной_почты_заказчика" </w:instrText>
                </w:r>
                <w:r>
                  <w:rPr>
                    <w:noProof/>
                  </w:rPr>
                  <w:fldChar w:fldCharType="separate"/>
                </w:r>
                <w:r>
                  <w:rPr>
                    <w:noProof/>
                  </w:rPr>
                  <w:t>«</w:t>
                </w:r>
                <w:r w:rsidR="00FF53A8">
                  <w:t xml:space="preserve"> </w:t>
                </w:r>
                <w:sdt>
                  <w:sdtPr>
                    <w:alias w:val="Адрес эл. почты заказчика"/>
                    <w:tag w:val="Адрес эл. почты заказчика"/>
                    <w:id w:val="-2014673553"/>
                    <w:placeholder>
                      <w:docPart w:val="5B1BB4753B884FBEA1E7A15C851EA344"/>
                    </w:placeholder>
                    <w15:color w:val="FFFF00"/>
                  </w:sdtPr>
                  <w:sdtEndPr/>
                  <w:sdtContent>
                    <w:r w:rsidR="00FF53A8">
                      <w:rPr>
                        <w:noProof/>
                      </w:rPr>
                      <w:fldChar w:fldCharType="begin"/>
                    </w:r>
                    <w:r w:rsidR="00FF53A8">
                      <w:rPr>
                        <w:noProof/>
                      </w:rPr>
                      <w:instrText xml:space="preserve"> MERGEFIELD "Адрес_электронной_почты_заказчика" </w:instrText>
                    </w:r>
                    <w:r w:rsidR="00FF53A8">
                      <w:rPr>
                        <w:noProof/>
                      </w:rPr>
                      <w:fldChar w:fldCharType="separate"/>
                    </w:r>
                    <w:r w:rsidR="00FF53A8">
                      <w:t xml:space="preserve"> </w:t>
                    </w:r>
                    <w:sdt>
                      <w:sdtPr>
                        <w:alias w:val="Адрес эл. почты заказчика"/>
                        <w:tag w:val="Адрес эл. почты заказчика"/>
                        <w:id w:val="1739969447"/>
                        <w:placeholder>
                          <w:docPart w:val="7CCB3AFAA3894EF9B2F2090E8C4A2577"/>
                        </w:placeholder>
                        <w15:color w:val="FFFF00"/>
                      </w:sdtPr>
                      <w:sdtEndPr/>
                      <w:sdtContent>
                        <w:r w:rsidR="00FF53A8">
                          <w:rPr>
                            <w:noProof/>
                          </w:rPr>
                          <w:fldChar w:fldCharType="begin"/>
                        </w:r>
                        <w:r w:rsidR="00FF53A8">
                          <w:rPr>
                            <w:noProof/>
                          </w:rPr>
                          <w:instrText xml:space="preserve"> MERGEFIELD "Адрес_электронной_почты_заказчика" </w:instrText>
                        </w:r>
                        <w:r w:rsidR="00FF53A8">
                          <w:rPr>
                            <w:noProof/>
                          </w:rPr>
                          <w:fldChar w:fldCharType="separate"/>
                        </w:r>
                        <w:r w:rsidR="00FF53A8">
                          <w:rPr>
                            <w:noProof/>
                          </w:rPr>
                          <w:t>tec9</w:t>
                        </w:r>
                        <w:r w:rsidR="00FF53A8" w:rsidRPr="00D02D00">
                          <w:rPr>
                            <w:rFonts w:ascii="Times New Roman" w:hAnsi="Times New Roman" w:cs="Times New Roman"/>
                            <w:sz w:val="24"/>
                            <w:szCs w:val="24"/>
                          </w:rPr>
                          <w:t>@baikalenergy.com</w:t>
                        </w:r>
                        <w:r w:rsidR="00FF53A8">
                          <w:rPr>
                            <w:noProof/>
                          </w:rPr>
                          <w:fldChar w:fldCharType="end"/>
                        </w:r>
                      </w:sdtContent>
                    </w:sdt>
                    <w:r w:rsidR="00FF53A8">
                      <w:rPr>
                        <w:noProof/>
                      </w:rPr>
                      <w:t xml:space="preserve"> </w:t>
                    </w:r>
                    <w:r w:rsidR="00FF53A8">
                      <w:rPr>
                        <w:noProof/>
                      </w:rPr>
                      <w:fldChar w:fldCharType="end"/>
                    </w:r>
                  </w:sdtContent>
                </w:sdt>
                <w:r w:rsidR="00FF53A8">
                  <w:rPr>
                    <w:noProof/>
                  </w:rPr>
                  <w:t xml:space="preserve"> </w:t>
                </w:r>
                <w:r>
                  <w:rPr>
                    <w:noProof/>
                  </w:rPr>
                  <w:t>»</w:t>
                </w:r>
                <w:r>
                  <w:rPr>
                    <w:noProof/>
                  </w:rPr>
                  <w:fldChar w:fldCharType="end"/>
                </w:r>
              </w:p>
            </w:tc>
          </w:sdtContent>
        </w:sdt>
      </w:tr>
      <w:tr w:rsidR="0081474D" w:rsidRPr="000713B0"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Mar>
              <w:bottom w:w="0" w:type="nil"/>
            </w:tcMar>
          </w:tcPr>
          <w:p w:rsidR="0081474D" w:rsidRPr="000713B0" w:rsidRDefault="0081474D" w:rsidP="0081474D">
            <w:pPr>
              <w:pStyle w:val="119"/>
            </w:pPr>
          </w:p>
        </w:tc>
        <w:tc>
          <w:tcPr>
            <w:tcW w:w="4394" w:type="dxa"/>
            <w:tcMar>
              <w:bottom w:w="0" w:type="nil"/>
            </w:tcMar>
          </w:tcPr>
          <w:p w:rsidR="0081474D" w:rsidRPr="000713B0" w:rsidRDefault="0081474D" w:rsidP="0081474D">
            <w:r w:rsidRPr="004D7A4D">
              <w:t>Номер контактного телефона заказчика</w:t>
            </w:r>
          </w:p>
        </w:tc>
        <w:sdt>
          <w:sdtPr>
            <w:alias w:val="Номер телефона заказчика"/>
            <w:tag w:val="Номер телефона заказчика"/>
            <w:id w:val="-1014380945"/>
            <w:placeholder>
              <w:docPart w:val="5126B189E5A04E8F80176EDF13D59B06"/>
            </w:placeholder>
            <w15:color w:val="FFFF00"/>
          </w:sdtPr>
          <w:sdtEndPr/>
          <w:sdtContent>
            <w:tc>
              <w:tcPr>
                <w:tcW w:w="4395" w:type="dxa"/>
                <w:tcMar>
                  <w:bottom w:w="0" w:type="nil"/>
                </w:tcMar>
              </w:tcPr>
              <w:p w:rsidR="0081474D" w:rsidRDefault="0081474D" w:rsidP="00FE3DC6">
                <w:r>
                  <w:rPr>
                    <w:noProof/>
                  </w:rPr>
                  <w:fldChar w:fldCharType="begin"/>
                </w:r>
                <w:r>
                  <w:rPr>
                    <w:noProof/>
                  </w:rPr>
                  <w:instrText xml:space="preserve"> MERGEFIELD "Номер_контактного_телефона_заказчика"</w:instrText>
                </w:r>
                <w:r>
                  <w:rPr>
                    <w:noProof/>
                  </w:rPr>
                  <w:fldChar w:fldCharType="separate"/>
                </w:r>
                <w:r>
                  <w:rPr>
                    <w:noProof/>
                  </w:rPr>
                  <w:t>«</w:t>
                </w:r>
                <w:r w:rsidR="00FF53A8">
                  <w:t xml:space="preserve"> </w:t>
                </w:r>
                <w:sdt>
                  <w:sdtPr>
                    <w:alias w:val="Номер телефона заказчика"/>
                    <w:tag w:val="Номер телефона заказчика"/>
                    <w:id w:val="-163251181"/>
                    <w:placeholder>
                      <w:docPart w:val="C5E1AD73B83F4EBB96B53A3AA45B2DDD"/>
                    </w:placeholder>
                    <w15:color w:val="FFFF00"/>
                  </w:sdtPr>
                  <w:sdtEndPr/>
                  <w:sdtContent>
                    <w:sdt>
                      <w:sdtPr>
                        <w:alias w:val="Номер телефона заказчика"/>
                        <w:tag w:val="Номер телефона заказчика"/>
                        <w:id w:val="-1970272893"/>
                        <w:placeholder>
                          <w:docPart w:val="4D3A7F40793D42CCB47EE9D4921AAA51"/>
                        </w:placeholder>
                        <w15:color w:val="FFFF00"/>
                      </w:sdtPr>
                      <w:sdtEndPr/>
                      <w:sdtContent>
                        <w:r w:rsidR="00FF53A8">
                          <w:t>8(</w:t>
                        </w:r>
                        <w:r w:rsidR="00FF53A8">
                          <w:rPr>
                            <w:noProof/>
                          </w:rPr>
                          <w:fldChar w:fldCharType="begin"/>
                        </w:r>
                        <w:r w:rsidR="00FF53A8">
                          <w:rPr>
                            <w:noProof/>
                          </w:rPr>
                          <w:instrText xml:space="preserve"> MERGEFIELD "Номер_контактного_телефона_заказчика"</w:instrText>
                        </w:r>
                        <w:r w:rsidR="00FF53A8">
                          <w:rPr>
                            <w:noProof/>
                          </w:rPr>
                          <w:fldChar w:fldCharType="separate"/>
                        </w:r>
                        <w:r w:rsidR="00FF53A8">
                          <w:rPr>
                            <w:noProof/>
                          </w:rPr>
                          <w:t>3955)503-118</w:t>
                        </w:r>
                        <w:r w:rsidR="00FF53A8">
                          <w:rPr>
                            <w:noProof/>
                          </w:rPr>
                          <w:fldChar w:fldCharType="end"/>
                        </w:r>
                      </w:sdtContent>
                    </w:sdt>
                    <w:r w:rsidR="00FF53A8">
                      <w:rPr>
                        <w:noProof/>
                      </w:rPr>
                      <w:t xml:space="preserve"> </w:t>
                    </w:r>
                  </w:sdtContent>
                </w:sdt>
                <w:r>
                  <w:rPr>
                    <w:noProof/>
                  </w:rPr>
                  <w:t>»</w:t>
                </w:r>
                <w:r>
                  <w:rPr>
                    <w:noProof/>
                  </w:rPr>
                  <w:fldChar w:fldCharType="end"/>
                </w:r>
              </w:p>
            </w:tc>
          </w:sdtContent>
        </w:sdt>
      </w:tr>
    </w:tbl>
    <w:p w:rsidR="004B5D44" w:rsidRPr="0085631A" w:rsidRDefault="004B5D44">
      <w:pPr>
        <w:sectPr w:rsidR="004B5D44" w:rsidRPr="0085631A" w:rsidSect="000604D7">
          <w:footerReference w:type="default" r:id="rId9"/>
          <w:pgSz w:w="11906" w:h="16838"/>
          <w:pgMar w:top="709" w:right="849" w:bottom="1276" w:left="1418" w:header="567" w:footer="567" w:gutter="0"/>
          <w:cols w:space="708"/>
          <w:docGrid w:linePitch="360"/>
        </w:sectPr>
      </w:pPr>
    </w:p>
    <w:p w:rsidR="00CA0E14" w:rsidRDefault="00A0232D" w:rsidP="00CA0E14">
      <w:pPr>
        <w:pStyle w:val="1"/>
      </w:pPr>
      <w:bookmarkStart w:id="4" w:name="_Toc74641427"/>
      <w:r>
        <w:lastRenderedPageBreak/>
        <w:t xml:space="preserve">Основная информация </w:t>
      </w:r>
      <w:r w:rsidR="00CA0E14">
        <w:t>проведения процедуры</w:t>
      </w:r>
      <w:bookmarkEnd w:id="4"/>
    </w:p>
    <w:sdt>
      <w:sdtPr>
        <w:rPr>
          <w:rFonts w:eastAsiaTheme="minorEastAsia" w:cstheme="minorBidi"/>
          <w:color w:val="auto"/>
          <w:lang w:eastAsia="en-US"/>
        </w:rPr>
        <w:alias w:val="Даты и места"/>
        <w:tag w:val="Даты и места"/>
        <w:id w:val="-237791910"/>
        <w:placeholder>
          <w:docPart w:val="C5EBA79C495E433AB26B46247F6F5FB4"/>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21686B" w:rsidRPr="000713B0" w:rsidTr="006909D6">
            <w:trPr>
              <w:trHeight w:val="20"/>
            </w:trPr>
            <w:tc>
              <w:tcPr>
                <w:tcW w:w="851" w:type="dxa"/>
                <w:shd w:val="clear" w:color="auto" w:fill="FFFFCD" w:themeFill="background2"/>
              </w:tcPr>
              <w:p w:rsidR="0021686B" w:rsidRPr="000713B0" w:rsidRDefault="0021686B" w:rsidP="0021686B">
                <w:pPr>
                  <w:pStyle w:val="119"/>
                </w:pPr>
              </w:p>
            </w:tc>
            <w:tc>
              <w:tcPr>
                <w:tcW w:w="4111" w:type="dxa"/>
                <w:shd w:val="clear" w:color="auto" w:fill="FFFFCD" w:themeFill="background2"/>
              </w:tcPr>
              <w:p w:rsidR="0021686B" w:rsidRPr="001655CC" w:rsidRDefault="0021686B" w:rsidP="006909D6">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60569814"/>
                <w:placeholder>
                  <w:docPart w:val="1DA47D3BE0A5430CABF813DA506B6EDC"/>
                </w:placeholder>
                <w15:color w:val="FFFF00"/>
              </w:sdtPr>
              <w:sdtEndPr/>
              <w:sdtContent>
                <w:tc>
                  <w:tcPr>
                    <w:tcW w:w="4678" w:type="dxa"/>
                    <w:shd w:val="clear" w:color="auto" w:fill="FFFFCD" w:themeFill="background2"/>
                  </w:tcPr>
                  <w:p w:rsidR="0021686B" w:rsidRPr="000713B0" w:rsidRDefault="0021686B" w:rsidP="006909D6">
                    <w:r>
                      <w:t>Дата размещения документации о закупке</w:t>
                    </w:r>
                  </w:p>
                </w:tc>
              </w:sdtContent>
            </w:sdt>
          </w:tr>
          <w:tr w:rsidR="0021686B" w:rsidRPr="000713B0" w:rsidTr="006909D6">
            <w:trPr>
              <w:trHeight w:val="20"/>
            </w:trPr>
            <w:tc>
              <w:tcPr>
                <w:tcW w:w="851" w:type="dxa"/>
                <w:shd w:val="clear" w:color="auto" w:fill="FFFFCD" w:themeFill="background2"/>
              </w:tcPr>
              <w:p w:rsidR="0021686B" w:rsidRPr="000713B0" w:rsidRDefault="0021686B" w:rsidP="0021686B">
                <w:pPr>
                  <w:pStyle w:val="119"/>
                </w:pPr>
              </w:p>
            </w:tc>
            <w:tc>
              <w:tcPr>
                <w:tcW w:w="4111" w:type="dxa"/>
                <w:shd w:val="clear" w:color="auto" w:fill="FFFFCD" w:themeFill="background2"/>
              </w:tcPr>
              <w:p w:rsidR="0021686B" w:rsidRPr="001655CC" w:rsidRDefault="0021686B" w:rsidP="006909D6">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и время окончания срока подачи заявок на участие в закупке</w:t>
                </w:r>
              </w:p>
            </w:tc>
            <w:tc>
              <w:tcPr>
                <w:tcW w:w="4678" w:type="dxa"/>
                <w:shd w:val="clear" w:color="auto" w:fill="FFFFCD" w:themeFill="background2"/>
              </w:tcPr>
              <w:p w:rsidR="0021686B" w:rsidRPr="000713B0" w:rsidRDefault="006A6D50" w:rsidP="008C5BCF">
                <w:sdt>
                  <w:sdtPr>
                    <w:alias w:val="Дата и время окончания срока подачи заявок"/>
                    <w:tag w:val="Дата и время окончания срока подачи заявок"/>
                    <w:id w:val="-132338050"/>
                    <w:placeholder>
                      <w:docPart w:val="165FF84985004A6F90EA92B1A5DA29EE"/>
                    </w:placeholder>
                    <w15:color w:val="FFFF00"/>
                    <w:date w:fullDate="2023-07-19T13:00:00Z">
                      <w:dateFormat w:val="dd.MM.yyyy H:mm"/>
                      <w:lid w:val="ru-RU"/>
                      <w:storeMappedDataAs w:val="dateTime"/>
                      <w:calendar w:val="gregorian"/>
                    </w:date>
                  </w:sdtPr>
                  <w:sdtEndPr/>
                  <w:sdtContent>
                    <w:r w:rsidR="008C5BCF">
                      <w:rPr>
                        <w:lang w:val="en-US"/>
                      </w:rPr>
                      <w:t>19</w:t>
                    </w:r>
                    <w:r w:rsidR="00DC0750">
                      <w:t>.</w:t>
                    </w:r>
                    <w:r w:rsidR="00AC34B7">
                      <w:t>0</w:t>
                    </w:r>
                    <w:r w:rsidR="008C5BCF">
                      <w:rPr>
                        <w:lang w:val="en-US"/>
                      </w:rPr>
                      <w:t>7</w:t>
                    </w:r>
                    <w:r w:rsidR="00DC0750">
                      <w:t>.202</w:t>
                    </w:r>
                    <w:r w:rsidR="00AC34B7">
                      <w:t>3</w:t>
                    </w:r>
                    <w:r w:rsidR="00DC0750">
                      <w:t xml:space="preserve"> 13:00</w:t>
                    </w:r>
                  </w:sdtContent>
                </w:sdt>
                <w:r w:rsidR="0021686B">
                  <w:t xml:space="preserve"> </w:t>
                </w:r>
                <w:r w:rsidR="0021686B" w:rsidRPr="00A3697A">
                  <w:t>по иркутскому времени</w:t>
                </w:r>
              </w:p>
            </w:tc>
          </w:tr>
          <w:tr w:rsidR="00D932CB" w:rsidRPr="000713B0" w:rsidTr="006909D6">
            <w:trPr>
              <w:trHeight w:val="20"/>
            </w:trPr>
            <w:tc>
              <w:tcPr>
                <w:tcW w:w="851" w:type="dxa"/>
              </w:tcPr>
              <w:p w:rsidR="00D932CB" w:rsidRPr="000713B0" w:rsidRDefault="00D932CB" w:rsidP="00D932CB">
                <w:pPr>
                  <w:pStyle w:val="119"/>
                </w:pPr>
              </w:p>
            </w:tc>
            <w:tc>
              <w:tcPr>
                <w:tcW w:w="4111" w:type="dxa"/>
              </w:tcPr>
              <w:p w:rsidR="00D932CB" w:rsidRPr="00D02B97" w:rsidRDefault="00D932CB" w:rsidP="00D932CB">
                <w:r w:rsidRPr="000713B0">
                  <w:t xml:space="preserve">Место </w:t>
                </w:r>
                <w:r>
                  <w:t>вскрытия заявок участников закупки</w:t>
                </w:r>
              </w:p>
            </w:tc>
            <w:tc>
              <w:tcPr>
                <w:tcW w:w="4678" w:type="dxa"/>
              </w:tcPr>
              <w:sdt>
                <w:sdtPr>
                  <w:alias w:val="Место вскрытия заявок"/>
                  <w:tag w:val="Место вскрытия заявок"/>
                  <w:id w:val="-692764443"/>
                  <w:placeholder>
                    <w:docPart w:val="CCE0AC9D432446228ABA52F0729DCD37"/>
                  </w:placeholder>
                  <w15:color w:val="FFFF00"/>
                </w:sdtPr>
                <w:sdtEndPr/>
                <w:sdtContent>
                  <w:p w:rsidR="00D932CB" w:rsidRPr="000713B0" w:rsidRDefault="00D932CB" w:rsidP="00D932CB">
                    <w:r>
                      <w:rPr>
                        <w:noProof/>
                      </w:rPr>
                      <w:fldChar w:fldCharType="begin"/>
                    </w:r>
                    <w:r>
                      <w:rPr>
                        <w:noProof/>
                      </w:rPr>
                      <w:instrText xml:space="preserve"> MERGEFIELD "Место_вскрытия_заявок_участников_закупки" </w:instrText>
                    </w:r>
                    <w:r>
                      <w:rPr>
                        <w:noProof/>
                      </w:rPr>
                      <w:fldChar w:fldCharType="separate"/>
                    </w:r>
                    <w:r w:rsidR="00B73E52">
                      <w:rPr>
                        <w:noProof/>
                      </w:rPr>
                      <w:t>«</w:t>
                    </w:r>
                    <w:r w:rsidR="00DC0750">
                      <w:rPr>
                        <w:noProof/>
                      </w:rPr>
                      <w:t>«</w:t>
                    </w:r>
                    <w:hyperlink r:id="rId10" w:history="1">
                      <w:r w:rsidR="00DC0750" w:rsidRPr="00BD7F60">
                        <w:rPr>
                          <w:rStyle w:val="ae"/>
                          <w:noProof/>
                          <w:lang w:val="en-US"/>
                        </w:rPr>
                        <w:t>https</w:t>
                      </w:r>
                      <w:r w:rsidR="00DC0750" w:rsidRPr="00597B25">
                        <w:rPr>
                          <w:rStyle w:val="ae"/>
                          <w:noProof/>
                        </w:rPr>
                        <w:t>://</w:t>
                      </w:r>
                      <w:r w:rsidR="00DC0750" w:rsidRPr="00BD7F60">
                        <w:rPr>
                          <w:rStyle w:val="ae"/>
                          <w:noProof/>
                          <w:lang w:val="en-US"/>
                        </w:rPr>
                        <w:t>etp</w:t>
                      </w:r>
                      <w:r w:rsidR="00DC0750" w:rsidRPr="00597B25">
                        <w:rPr>
                          <w:rStyle w:val="ae"/>
                          <w:noProof/>
                        </w:rPr>
                        <w:t>-</w:t>
                      </w:r>
                      <w:r w:rsidR="00DC0750" w:rsidRPr="00BD7F60">
                        <w:rPr>
                          <w:rStyle w:val="ae"/>
                          <w:noProof/>
                          <w:lang w:val="en-US"/>
                        </w:rPr>
                        <w:t>ets</w:t>
                      </w:r>
                      <w:r w:rsidR="00DC0750" w:rsidRPr="00597B25">
                        <w:rPr>
                          <w:rStyle w:val="ae"/>
                          <w:noProof/>
                        </w:rPr>
                        <w:t>.</w:t>
                      </w:r>
                      <w:r w:rsidR="00DC0750" w:rsidRPr="00BD7F60">
                        <w:rPr>
                          <w:rStyle w:val="ae"/>
                          <w:noProof/>
                          <w:lang w:val="en-US"/>
                        </w:rPr>
                        <w:t>ru</w:t>
                      </w:r>
                      <w:r w:rsidR="00DC0750" w:rsidRPr="00597B25">
                        <w:rPr>
                          <w:rStyle w:val="ae"/>
                          <w:noProof/>
                        </w:rPr>
                        <w:t>//</w:t>
                      </w:r>
                    </w:hyperlink>
                    <w:r w:rsidR="00B73E52">
                      <w:rPr>
                        <w:noProof/>
                      </w:rPr>
                      <w:t>»</w:t>
                    </w:r>
                    <w:r>
                      <w:rPr>
                        <w:noProof/>
                      </w:rPr>
                      <w:fldChar w:fldCharType="end"/>
                    </w:r>
                  </w:p>
                </w:sdtContent>
              </w:sdt>
            </w:tc>
          </w:tr>
          <w:tr w:rsidR="00D932CB" w:rsidRPr="000713B0" w:rsidTr="006909D6">
            <w:trPr>
              <w:trHeight w:val="20"/>
            </w:trPr>
            <w:tc>
              <w:tcPr>
                <w:tcW w:w="851" w:type="dxa"/>
              </w:tcPr>
              <w:p w:rsidR="00D932CB" w:rsidRPr="000713B0" w:rsidRDefault="00D932CB" w:rsidP="00D932CB">
                <w:pPr>
                  <w:pStyle w:val="119"/>
                </w:pPr>
              </w:p>
            </w:tc>
            <w:tc>
              <w:tcPr>
                <w:tcW w:w="4111" w:type="dxa"/>
              </w:tcPr>
              <w:p w:rsidR="00D932CB" w:rsidRPr="000713B0" w:rsidRDefault="00D932CB" w:rsidP="00D932CB">
                <w:r w:rsidRPr="000713B0">
                  <w:t xml:space="preserve">Место </w:t>
                </w:r>
                <w:r>
                  <w:t>подачи заявок участников закупки</w:t>
                </w:r>
              </w:p>
            </w:tc>
            <w:tc>
              <w:tcPr>
                <w:tcW w:w="4678" w:type="dxa"/>
              </w:tcPr>
              <w:sdt>
                <w:sdtPr>
                  <w:alias w:val="Место вскрытия заявок"/>
                  <w:tag w:val="Место вскрытия заявок"/>
                  <w:id w:val="420762612"/>
                  <w:placeholder>
                    <w:docPart w:val="D65D3689937841B8BCAFA5537C7F541D"/>
                  </w:placeholder>
                  <w15:color w:val="FFFF00"/>
                </w:sdtPr>
                <w:sdtEndPr/>
                <w:sdtContent>
                  <w:p w:rsidR="00D932CB" w:rsidRDefault="00D932CB" w:rsidP="00D932CB">
                    <w:r>
                      <w:rPr>
                        <w:noProof/>
                      </w:rPr>
                      <w:fldChar w:fldCharType="begin"/>
                    </w:r>
                    <w:r>
                      <w:rPr>
                        <w:noProof/>
                      </w:rPr>
                      <w:instrText xml:space="preserve"> MERGEFIELD "Место_подачи_заявок_участников_закупки" </w:instrText>
                    </w:r>
                    <w:r>
                      <w:rPr>
                        <w:noProof/>
                      </w:rPr>
                      <w:fldChar w:fldCharType="separate"/>
                    </w:r>
                    <w:r w:rsidR="00B73E52">
                      <w:rPr>
                        <w:noProof/>
                      </w:rPr>
                      <w:t>«</w:t>
                    </w:r>
                    <w:r w:rsidR="00DC0750">
                      <w:rPr>
                        <w:noProof/>
                      </w:rPr>
                      <w:t>«</w:t>
                    </w:r>
                    <w:hyperlink r:id="rId11" w:history="1">
                      <w:r w:rsidR="00DC0750" w:rsidRPr="00BD7F60">
                        <w:rPr>
                          <w:rStyle w:val="ae"/>
                          <w:noProof/>
                          <w:lang w:val="en-US"/>
                        </w:rPr>
                        <w:t>https</w:t>
                      </w:r>
                      <w:r w:rsidR="00DC0750" w:rsidRPr="00597B25">
                        <w:rPr>
                          <w:rStyle w:val="ae"/>
                          <w:noProof/>
                        </w:rPr>
                        <w:t>://</w:t>
                      </w:r>
                      <w:r w:rsidR="00DC0750" w:rsidRPr="00BD7F60">
                        <w:rPr>
                          <w:rStyle w:val="ae"/>
                          <w:noProof/>
                          <w:lang w:val="en-US"/>
                        </w:rPr>
                        <w:t>etp</w:t>
                      </w:r>
                      <w:r w:rsidR="00DC0750" w:rsidRPr="00597B25">
                        <w:rPr>
                          <w:rStyle w:val="ae"/>
                          <w:noProof/>
                        </w:rPr>
                        <w:t>-</w:t>
                      </w:r>
                      <w:r w:rsidR="00DC0750" w:rsidRPr="00BD7F60">
                        <w:rPr>
                          <w:rStyle w:val="ae"/>
                          <w:noProof/>
                          <w:lang w:val="en-US"/>
                        </w:rPr>
                        <w:t>ets</w:t>
                      </w:r>
                      <w:r w:rsidR="00DC0750" w:rsidRPr="00597B25">
                        <w:rPr>
                          <w:rStyle w:val="ae"/>
                          <w:noProof/>
                        </w:rPr>
                        <w:t>.</w:t>
                      </w:r>
                      <w:r w:rsidR="00DC0750" w:rsidRPr="00BD7F60">
                        <w:rPr>
                          <w:rStyle w:val="ae"/>
                          <w:noProof/>
                          <w:lang w:val="en-US"/>
                        </w:rPr>
                        <w:t>ru</w:t>
                      </w:r>
                      <w:r w:rsidR="00DC0750" w:rsidRPr="00597B25">
                        <w:rPr>
                          <w:rStyle w:val="ae"/>
                          <w:noProof/>
                        </w:rPr>
                        <w:t>//</w:t>
                      </w:r>
                    </w:hyperlink>
                    <w:r w:rsidR="00B73E52">
                      <w:rPr>
                        <w:noProof/>
                      </w:rPr>
                      <w:t>»</w:t>
                    </w:r>
                    <w:r>
                      <w:rPr>
                        <w:noProof/>
                      </w:rPr>
                      <w:fldChar w:fldCharType="end"/>
                    </w:r>
                  </w:p>
                </w:sdtContent>
              </w:sdt>
            </w:tc>
          </w:tr>
          <w:tr w:rsidR="00B83CE4" w:rsidRPr="000713B0" w:rsidTr="006909D6">
            <w:trPr>
              <w:trHeight w:val="20"/>
            </w:trPr>
            <w:tc>
              <w:tcPr>
                <w:tcW w:w="851" w:type="dxa"/>
              </w:tcPr>
              <w:p w:rsidR="00B83CE4" w:rsidRPr="000713B0" w:rsidRDefault="00B83CE4" w:rsidP="00B83CE4">
                <w:pPr>
                  <w:pStyle w:val="119"/>
                </w:pPr>
              </w:p>
            </w:tc>
            <w:tc>
              <w:tcPr>
                <w:tcW w:w="4111" w:type="dxa"/>
              </w:tcPr>
              <w:p w:rsidR="00B83CE4" w:rsidRPr="00632F1D" w:rsidRDefault="00B83CE4" w:rsidP="00B83CE4">
                <w:r>
                  <w:t>Место предоставления документации о закупке</w:t>
                </w:r>
              </w:p>
            </w:tc>
            <w:tc>
              <w:tcPr>
                <w:tcW w:w="4678" w:type="dxa"/>
              </w:tcPr>
              <w:sdt>
                <w:sdtPr>
                  <w:alias w:val="Место предоставления документации"/>
                  <w:tag w:val="Место вскрытия заявок"/>
                  <w:id w:val="-1054623008"/>
                  <w:placeholder>
                    <w:docPart w:val="83CDA97402CE4091B25B871824782572"/>
                  </w:placeholder>
                  <w15:color w:val="FFFF00"/>
                </w:sdtPr>
                <w:sdtEndPr/>
                <w:sdtContent>
                  <w:p w:rsidR="00B83CE4" w:rsidRDefault="00A66BB2" w:rsidP="00B83CE4">
                    <w:fldSimple w:instr=" MERGEFIELD Место_предоставления_документации_о_заку ">
                      <w:r w:rsidR="00B73E52">
                        <w:rPr>
                          <w:noProof/>
                        </w:rPr>
                        <w:t>«</w:t>
                      </w:r>
                      <w:r w:rsidR="00DC0750">
                        <w:rPr>
                          <w:noProof/>
                        </w:rPr>
                        <w:t>«</w:t>
                      </w:r>
                      <w:hyperlink r:id="rId12" w:history="1">
                        <w:r w:rsidR="00DC0750" w:rsidRPr="00BD7F60">
                          <w:rPr>
                            <w:rStyle w:val="ae"/>
                            <w:noProof/>
                            <w:lang w:val="en-US"/>
                          </w:rPr>
                          <w:t>https</w:t>
                        </w:r>
                        <w:r w:rsidR="00DC0750" w:rsidRPr="00597B25">
                          <w:rPr>
                            <w:rStyle w:val="ae"/>
                            <w:noProof/>
                          </w:rPr>
                          <w:t>://</w:t>
                        </w:r>
                        <w:r w:rsidR="00DC0750" w:rsidRPr="00BD7F60">
                          <w:rPr>
                            <w:rStyle w:val="ae"/>
                            <w:noProof/>
                            <w:lang w:val="en-US"/>
                          </w:rPr>
                          <w:t>etp</w:t>
                        </w:r>
                        <w:r w:rsidR="00DC0750" w:rsidRPr="00597B25">
                          <w:rPr>
                            <w:rStyle w:val="ae"/>
                            <w:noProof/>
                          </w:rPr>
                          <w:t>-</w:t>
                        </w:r>
                        <w:r w:rsidR="00DC0750" w:rsidRPr="00BD7F60">
                          <w:rPr>
                            <w:rStyle w:val="ae"/>
                            <w:noProof/>
                            <w:lang w:val="en-US"/>
                          </w:rPr>
                          <w:t>ets</w:t>
                        </w:r>
                        <w:r w:rsidR="00DC0750" w:rsidRPr="00597B25">
                          <w:rPr>
                            <w:rStyle w:val="ae"/>
                            <w:noProof/>
                          </w:rPr>
                          <w:t>.</w:t>
                        </w:r>
                        <w:r w:rsidR="00DC0750" w:rsidRPr="00BD7F60">
                          <w:rPr>
                            <w:rStyle w:val="ae"/>
                            <w:noProof/>
                            <w:lang w:val="en-US"/>
                          </w:rPr>
                          <w:t>ru</w:t>
                        </w:r>
                        <w:r w:rsidR="00DC0750" w:rsidRPr="00597B25">
                          <w:rPr>
                            <w:rStyle w:val="ae"/>
                            <w:noProof/>
                          </w:rPr>
                          <w:t>//</w:t>
                        </w:r>
                      </w:hyperlink>
                      <w:r w:rsidR="00DC0750" w:rsidRPr="00597B25">
                        <w:rPr>
                          <w:noProof/>
                        </w:rPr>
                        <w:t xml:space="preserve">;  </w:t>
                      </w:r>
                      <w:hyperlink r:id="rId13" w:history="1">
                        <w:r w:rsidR="00DC0750" w:rsidRPr="00BD7F60">
                          <w:rPr>
                            <w:rStyle w:val="ae"/>
                            <w:noProof/>
                            <w:lang w:val="en-US"/>
                          </w:rPr>
                          <w:t>https</w:t>
                        </w:r>
                        <w:r w:rsidR="00DC0750" w:rsidRPr="00BD7F60">
                          <w:rPr>
                            <w:rStyle w:val="ae"/>
                            <w:noProof/>
                          </w:rPr>
                          <w:t>://</w:t>
                        </w:r>
                        <w:r w:rsidR="00DC0750" w:rsidRPr="00BD7F60">
                          <w:rPr>
                            <w:rStyle w:val="ae"/>
                            <w:noProof/>
                            <w:lang w:val="en-US"/>
                          </w:rPr>
                          <w:t>zakupki</w:t>
                        </w:r>
                        <w:r w:rsidR="00DC0750" w:rsidRPr="00BD7F60">
                          <w:rPr>
                            <w:rStyle w:val="ae"/>
                            <w:noProof/>
                          </w:rPr>
                          <w:t>.</w:t>
                        </w:r>
                        <w:r w:rsidR="00DC0750" w:rsidRPr="00BD7F60">
                          <w:rPr>
                            <w:rStyle w:val="ae"/>
                            <w:noProof/>
                            <w:lang w:val="en-US"/>
                          </w:rPr>
                          <w:t>gov</w:t>
                        </w:r>
                        <w:r w:rsidR="00DC0750" w:rsidRPr="00BD7F60">
                          <w:rPr>
                            <w:rStyle w:val="ae"/>
                            <w:noProof/>
                          </w:rPr>
                          <w:t>.</w:t>
                        </w:r>
                        <w:r w:rsidR="00DC0750" w:rsidRPr="00BD7F60">
                          <w:rPr>
                            <w:rStyle w:val="ae"/>
                            <w:noProof/>
                            <w:lang w:val="en-US"/>
                          </w:rPr>
                          <w:t>ru</w:t>
                        </w:r>
                        <w:r w:rsidR="00DC0750" w:rsidRPr="00BD7F60">
                          <w:rPr>
                            <w:rStyle w:val="ae"/>
                            <w:noProof/>
                          </w:rPr>
                          <w:t>//</w:t>
                        </w:r>
                      </w:hyperlink>
                      <w:r w:rsidR="00B73E52">
                        <w:rPr>
                          <w:noProof/>
                        </w:rPr>
                        <w:t>»</w:t>
                      </w:r>
                    </w:fldSimple>
                  </w:p>
                </w:sdtContent>
              </w:sdt>
            </w:tc>
          </w:tr>
          <w:tr w:rsidR="0021686B" w:rsidRPr="000713B0" w:rsidTr="006909D6">
            <w:trPr>
              <w:trHeight w:val="567"/>
            </w:trPr>
            <w:tc>
              <w:tcPr>
                <w:tcW w:w="851" w:type="dxa"/>
              </w:tcPr>
              <w:p w:rsidR="0021686B" w:rsidRPr="000713B0" w:rsidRDefault="0021686B" w:rsidP="0021686B">
                <w:pPr>
                  <w:pStyle w:val="119"/>
                </w:pPr>
              </w:p>
            </w:tc>
            <w:tc>
              <w:tcPr>
                <w:tcW w:w="4111" w:type="dxa"/>
              </w:tcPr>
              <w:p w:rsidR="0021686B" w:rsidRDefault="0021686B" w:rsidP="006909D6">
                <w:r>
                  <w:t>Дата и время рассмотрения первых частей заявок</w:t>
                </w:r>
              </w:p>
            </w:tc>
            <w:tc>
              <w:tcPr>
                <w:tcW w:w="4678" w:type="dxa"/>
              </w:tcPr>
              <w:p w:rsidR="0021686B" w:rsidRDefault="006A6D50" w:rsidP="008C5BCF">
                <w:sdt>
                  <w:sdtPr>
                    <w:alias w:val="Дата и время рассмотрения первых частей заявок"/>
                    <w:tag w:val="Дата и время рассмотрения первых частей заявок"/>
                    <w:id w:val="-675336832"/>
                    <w:placeholder>
                      <w:docPart w:val="165FF84985004A6F90EA92B1A5DA29EE"/>
                    </w:placeholder>
                    <w15:color w:val="FFFF00"/>
                    <w:date w:fullDate="2023-07-20T23:59:00Z">
                      <w:dateFormat w:val="dd.MM.yyyy H:mm"/>
                      <w:lid w:val="ru-RU"/>
                      <w:storeMappedDataAs w:val="dateTime"/>
                      <w:calendar w:val="gregorian"/>
                    </w:date>
                  </w:sdtPr>
                  <w:sdtEndPr/>
                  <w:sdtContent>
                    <w:r w:rsidR="00AC34B7">
                      <w:t>2</w:t>
                    </w:r>
                    <w:r w:rsidR="008C5BCF">
                      <w:rPr>
                        <w:lang w:val="en-US"/>
                      </w:rPr>
                      <w:t>0</w:t>
                    </w:r>
                    <w:r w:rsidR="00DC0750">
                      <w:t>.</w:t>
                    </w:r>
                    <w:r w:rsidR="00AC34B7">
                      <w:t>0</w:t>
                    </w:r>
                    <w:r w:rsidR="008C5BCF">
                      <w:rPr>
                        <w:lang w:val="en-US"/>
                      </w:rPr>
                      <w:t>7</w:t>
                    </w:r>
                    <w:r w:rsidR="00DC0750">
                      <w:t>.20</w:t>
                    </w:r>
                    <w:r w:rsidR="00AC34B7">
                      <w:t>23</w:t>
                    </w:r>
                    <w:r w:rsidR="00DC0750">
                      <w:t xml:space="preserve"> 23:59</w:t>
                    </w:r>
                  </w:sdtContent>
                </w:sdt>
                <w:r w:rsidR="0021686B">
                  <w:t xml:space="preserve"> </w:t>
                </w:r>
                <w:r w:rsidR="0021686B" w:rsidRPr="00A3697A">
                  <w:t>по иркутскому времени</w:t>
                </w:r>
              </w:p>
            </w:tc>
          </w:tr>
          <w:tr w:rsidR="006909D6" w:rsidRPr="000713B0" w:rsidTr="006909D6">
            <w:trPr>
              <w:trHeight w:val="567"/>
            </w:trPr>
            <w:tc>
              <w:tcPr>
                <w:tcW w:w="851" w:type="dxa"/>
              </w:tcPr>
              <w:p w:rsidR="006909D6" w:rsidRPr="000713B0" w:rsidRDefault="006909D6" w:rsidP="0021686B">
                <w:pPr>
                  <w:pStyle w:val="119"/>
                </w:pPr>
              </w:p>
            </w:tc>
            <w:tc>
              <w:tcPr>
                <w:tcW w:w="4111" w:type="dxa"/>
              </w:tcPr>
              <w:p w:rsidR="006909D6" w:rsidRDefault="006909D6" w:rsidP="00722579">
                <w:r>
                  <w:t xml:space="preserve">Дата </w:t>
                </w:r>
                <w:r w:rsidR="003D2D31">
                  <w:t>приема дополнительных ценовых предложений (</w:t>
                </w:r>
                <w:r w:rsidR="00722579">
                  <w:t xml:space="preserve">проведения </w:t>
                </w:r>
                <w:r w:rsidR="00F1286C">
                  <w:t>переторжки</w:t>
                </w:r>
                <w:r w:rsidR="003D2D31">
                  <w:t>)</w:t>
                </w:r>
              </w:p>
            </w:tc>
            <w:tc>
              <w:tcPr>
                <w:tcW w:w="4678" w:type="dxa"/>
              </w:tcPr>
              <w:p w:rsidR="006909D6" w:rsidRDefault="006A6D50" w:rsidP="008C5BCF">
                <w:sdt>
                  <w:sdtPr>
                    <w:alias w:val="Дата переторжки"/>
                    <w:tag w:val="Дата переторжки"/>
                    <w:id w:val="-463039446"/>
                    <w:placeholder>
                      <w:docPart w:val="2D9BD0D0AC594D40BDED375AA2ACAD2A"/>
                    </w:placeholder>
                    <w15:color w:val="FFFF99"/>
                    <w:date w:fullDate="2023-07-21T00:00:00Z">
                      <w:dateFormat w:val="dd.MM.yyyy"/>
                      <w:lid w:val="ru-RU"/>
                      <w:storeMappedDataAs w:val="dateTime"/>
                      <w:calendar w:val="gregorian"/>
                    </w:date>
                  </w:sdtPr>
                  <w:sdtEndPr/>
                  <w:sdtContent>
                    <w:r w:rsidR="00D240EF" w:rsidRPr="00AC34B7">
                      <w:t>2</w:t>
                    </w:r>
                    <w:r w:rsidR="008C5BCF">
                      <w:rPr>
                        <w:lang w:val="en-US"/>
                      </w:rPr>
                      <w:t>1</w:t>
                    </w:r>
                    <w:r w:rsidR="00DC0750" w:rsidRPr="00AC34B7">
                      <w:t>.</w:t>
                    </w:r>
                    <w:r w:rsidR="00AC34B7">
                      <w:t>0</w:t>
                    </w:r>
                    <w:r w:rsidR="008C5BCF">
                      <w:rPr>
                        <w:lang w:val="en-US"/>
                      </w:rPr>
                      <w:t>7</w:t>
                    </w:r>
                    <w:r w:rsidR="00DC0750" w:rsidRPr="00AC34B7">
                      <w:t>.202</w:t>
                    </w:r>
                    <w:r w:rsidR="00AC34B7">
                      <w:t>3</w:t>
                    </w:r>
                  </w:sdtContent>
                </w:sdt>
                <w:r w:rsidR="00313B8F">
                  <w:t xml:space="preserve"> </w:t>
                </w:r>
                <w:r w:rsidR="00BA3E01">
                  <w:t xml:space="preserve">      </w:t>
                </w:r>
                <w:r w:rsidR="00364EBB">
                  <w:t>определяет ЭТП</w:t>
                </w:r>
              </w:p>
            </w:tc>
          </w:tr>
          <w:tr w:rsidR="0021686B" w:rsidRPr="000713B0" w:rsidTr="006909D6">
            <w:trPr>
              <w:trHeight w:val="567"/>
            </w:trPr>
            <w:tc>
              <w:tcPr>
                <w:tcW w:w="851" w:type="dxa"/>
              </w:tcPr>
              <w:p w:rsidR="0021686B" w:rsidRPr="000713B0" w:rsidRDefault="0021686B" w:rsidP="0021686B">
                <w:pPr>
                  <w:pStyle w:val="119"/>
                </w:pPr>
              </w:p>
            </w:tc>
            <w:tc>
              <w:tcPr>
                <w:tcW w:w="4111" w:type="dxa"/>
              </w:tcPr>
              <w:p w:rsidR="0021686B" w:rsidRDefault="0021686B" w:rsidP="006909D6">
                <w:r>
                  <w:t>Дата и время рассмотрения вторых частей заявок</w:t>
                </w:r>
              </w:p>
            </w:tc>
            <w:tc>
              <w:tcPr>
                <w:tcW w:w="4678" w:type="dxa"/>
              </w:tcPr>
              <w:p w:rsidR="0021686B" w:rsidRPr="00A3697A" w:rsidRDefault="006A6D50" w:rsidP="008C5BCF">
                <w:sdt>
                  <w:sdtPr>
                    <w:alias w:val="Дата и время рассмотрения первых частей заявок"/>
                    <w:tag w:val="Дата и время рассмотрения первых частей заявок"/>
                    <w:id w:val="-711956507"/>
                    <w:placeholder>
                      <w:docPart w:val="165FF84985004A6F90EA92B1A5DA29EE"/>
                    </w:placeholder>
                    <w15:color w:val="FFFF00"/>
                    <w:date w:fullDate="2023-07-24T23:59:00Z">
                      <w:dateFormat w:val="dd.MM.yyyy H:mm"/>
                      <w:lid w:val="ru-RU"/>
                      <w:storeMappedDataAs w:val="dateTime"/>
                      <w:calendar w:val="gregorian"/>
                    </w:date>
                  </w:sdtPr>
                  <w:sdtEndPr/>
                  <w:sdtContent>
                    <w:r w:rsidR="00D240EF">
                      <w:rPr>
                        <w:lang w:val="en-US"/>
                      </w:rPr>
                      <w:t>2</w:t>
                    </w:r>
                    <w:r w:rsidR="008C5BCF">
                      <w:rPr>
                        <w:lang w:val="en-US"/>
                      </w:rPr>
                      <w:t>4</w:t>
                    </w:r>
                    <w:r w:rsidR="00DC0750">
                      <w:t>.</w:t>
                    </w:r>
                    <w:r w:rsidR="00AC34B7">
                      <w:t>0</w:t>
                    </w:r>
                    <w:r w:rsidR="008C5BCF">
                      <w:rPr>
                        <w:lang w:val="en-US"/>
                      </w:rPr>
                      <w:t>7</w:t>
                    </w:r>
                    <w:r w:rsidR="00DC0750">
                      <w:t>.202</w:t>
                    </w:r>
                    <w:r w:rsidR="00AC34B7">
                      <w:t>3</w:t>
                    </w:r>
                    <w:r w:rsidR="00DC0750">
                      <w:t xml:space="preserve"> 23:59</w:t>
                    </w:r>
                  </w:sdtContent>
                </w:sdt>
                <w:r w:rsidR="0021686B">
                  <w:t xml:space="preserve"> </w:t>
                </w:r>
                <w:r w:rsidR="0021686B" w:rsidRPr="00A3697A">
                  <w:t>по иркутскому времени</w:t>
                </w:r>
              </w:p>
            </w:tc>
          </w:tr>
          <w:tr w:rsidR="00B83CE4" w:rsidRPr="000713B0" w:rsidTr="006909D6">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125B5C" w:rsidRPr="000713B0" w:rsidRDefault="00125B5C" w:rsidP="00125B5C">
                <w:pPr>
                  <w:pStyle w:val="119"/>
                </w:pPr>
              </w:p>
            </w:tc>
            <w:tc>
              <w:tcPr>
                <w:tcW w:w="4111" w:type="dxa"/>
              </w:tcPr>
              <w:p w:rsidR="00125B5C" w:rsidRDefault="00125B5C" w:rsidP="00125B5C">
                <w:r w:rsidRPr="00CC4AEE">
                  <w:t>Дата и время подведения итогов</w:t>
                </w:r>
              </w:p>
            </w:tc>
            <w:tc>
              <w:tcPr>
                <w:tcW w:w="4678" w:type="dxa"/>
              </w:tcPr>
              <w:p w:rsidR="00DC0750" w:rsidRDefault="006A6D50" w:rsidP="00DC0750">
                <w:sdt>
                  <w:sdtPr>
                    <w:alias w:val="Дата и время подведения итогов"/>
                    <w:tag w:val="Дата и время подведения итогов"/>
                    <w:id w:val="574089801"/>
                    <w:placeholder>
                      <w:docPart w:val="F6260C152AF842999B347489F7795CC4"/>
                    </w:placeholder>
                    <w15:color w:val="FFFF00"/>
                    <w:date w:fullDate="2023-07-25T17:00:00Z">
                      <w:dateFormat w:val="dd.MM.yyyy H:mm"/>
                      <w:lid w:val="ru-RU"/>
                      <w:storeMappedDataAs w:val="dateTime"/>
                      <w:calendar w:val="gregorian"/>
                    </w:date>
                  </w:sdtPr>
                  <w:sdtEndPr/>
                  <w:sdtContent>
                    <w:r w:rsidR="00AC34B7">
                      <w:t>2</w:t>
                    </w:r>
                    <w:r w:rsidR="008C5BCF">
                      <w:rPr>
                        <w:lang w:val="en-US"/>
                      </w:rPr>
                      <w:t>5</w:t>
                    </w:r>
                    <w:r w:rsidR="004102F8">
                      <w:t>.</w:t>
                    </w:r>
                    <w:r w:rsidR="00AC34B7">
                      <w:t>0</w:t>
                    </w:r>
                    <w:r w:rsidR="008C5BCF">
                      <w:rPr>
                        <w:lang w:val="en-US"/>
                      </w:rPr>
                      <w:t>7</w:t>
                    </w:r>
                    <w:r w:rsidR="004102F8">
                      <w:t>.202</w:t>
                    </w:r>
                    <w:r w:rsidR="00AC34B7">
                      <w:t>3</w:t>
                    </w:r>
                    <w:r w:rsidR="004102F8">
                      <w:t xml:space="preserve"> 17:00</w:t>
                    </w:r>
                  </w:sdtContent>
                </w:sdt>
              </w:p>
              <w:sdt>
                <w:sdtPr>
                  <w:rPr>
                    <w:noProof/>
                  </w:rPr>
                  <w:alias w:val="Место рассмотрения"/>
                  <w:tag w:val="Место рассмотрения"/>
                  <w:id w:val="-2131618878"/>
                  <w:placeholder>
                    <w:docPart w:val="A8E718D6F7244D629C6556BB21DE0D64"/>
                  </w:placeholder>
                  <w15:color w:val="FFFF00"/>
                </w:sdtPr>
                <w:sdtEndPr>
                  <w:rPr>
                    <w:noProof w:val="0"/>
                  </w:rPr>
                </w:sdtEndPr>
                <w:sdtContent>
                  <w:p w:rsidR="00B83CE4" w:rsidRPr="000713B0" w:rsidRDefault="0038481B" w:rsidP="0038481B">
                    <w:r>
                      <w:rPr>
                        <w:noProof/>
                      </w:rPr>
                      <w:t>По иркутскому времени</w:t>
                    </w:r>
                  </w:p>
                </w:sdtContent>
              </w:sdt>
            </w:tc>
          </w:tr>
        </w:tbl>
        <w:p w:rsidR="002440E7" w:rsidRDefault="006A6D50" w:rsidP="005A7114"/>
      </w:sdtContent>
    </w:sdt>
    <w:p w:rsidR="00845677" w:rsidRDefault="000943A0" w:rsidP="00845677">
      <w:pPr>
        <w:pStyle w:val="affff3"/>
      </w:pPr>
      <w:r w:rsidRPr="002E30A6">
        <w:rPr>
          <w:color w:val="auto"/>
        </w:rPr>
        <w:t>Подавая заявку на участие в закупке, вы соглашаетесь со всеми пол</w:t>
      </w:r>
      <w:r>
        <w:rPr>
          <w:color w:val="auto"/>
        </w:rPr>
        <w:t>ожениями документации о закупке</w:t>
      </w:r>
      <w:r w:rsidR="00E46501">
        <w:t>.</w:t>
      </w:r>
    </w:p>
    <w:p w:rsidR="006641A8" w:rsidRPr="00845677" w:rsidRDefault="006641A8" w:rsidP="00845677">
      <w:pPr>
        <w:pStyle w:val="af4"/>
      </w:pPr>
    </w:p>
    <w:p w:rsidR="000943A0" w:rsidRPr="002E30A6" w:rsidRDefault="000943A0" w:rsidP="000943A0">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Default="000943A0" w:rsidP="000943A0">
      <w:pPr>
        <w:pStyle w:val="affff3"/>
        <w:sectPr w:rsidR="00845677" w:rsidSect="00AE11A2">
          <w:footerReference w:type="default" r:id="rId14"/>
          <w:pgSz w:w="11906" w:h="16838"/>
          <w:pgMar w:top="709" w:right="1049" w:bottom="1276" w:left="1418" w:header="567" w:footer="851" w:gutter="0"/>
          <w:cols w:space="708"/>
          <w:docGrid w:linePitch="360"/>
        </w:sectPr>
      </w:pPr>
      <w:r w:rsidRPr="002E30A6">
        <w:rPr>
          <w:color w:val="auto"/>
        </w:rPr>
        <w:t xml:space="preserve">телефон: </w:t>
      </w:r>
      <w:r w:rsidR="006E31A2">
        <w:t>8 (800) 234-56-40; электронная почта: signal@enplus.ru.</w:t>
      </w:r>
    </w:p>
    <w:p w:rsidR="00BC611E" w:rsidRDefault="00BC611E" w:rsidP="00BC611E">
      <w:pPr>
        <w:pStyle w:val="1"/>
      </w:pPr>
      <w:bookmarkStart w:id="5" w:name="_Toc74641428"/>
      <w:r w:rsidRPr="00536BD9">
        <w:lastRenderedPageBreak/>
        <w:t xml:space="preserve">Требования к </w:t>
      </w:r>
      <w:r>
        <w:t>предложению участника</w:t>
      </w:r>
      <w:bookmarkEnd w:id="5"/>
    </w:p>
    <w:p w:rsidR="00BC611E" w:rsidRDefault="00BC611E" w:rsidP="00BC611E">
      <w:pPr>
        <w:pStyle w:val="113"/>
      </w:pPr>
      <w:r>
        <w:t>Требования к коммерческому предложению участника</w:t>
      </w:r>
    </w:p>
    <w:permStart w:id="1309543359" w:edGrp="everyone" w:displacedByCustomXml="next"/>
    <w:sdt>
      <w:sdtPr>
        <w:rPr>
          <w:rFonts w:asciiTheme="minorHAnsi" w:hAnsiTheme="minorHAnsi"/>
        </w:rPr>
        <w:alias w:val="Требования к коммерческому предложению"/>
        <w:tag w:val="Требования к коммерческому предложению"/>
        <w:id w:val="1842353140"/>
        <w:lock w:val="sdtLocked"/>
        <w:placeholder>
          <w:docPart w:val="BCF92F389EA54C6D8DE6F6D550FD7779"/>
        </w:placeholder>
        <w15:color w:val="FFFF00"/>
      </w:sdt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lang w:val="en-US"/>
                  </w:rPr>
                </w:pPr>
                <w:r w:rsidRPr="00B56B74">
                  <w:rPr>
                    <w:rFonts w:asciiTheme="minorHAnsi" w:hAnsiTheme="minorHAnsi" w:cs="Calibri"/>
                    <w:color w:val="000000"/>
                  </w:rPr>
                  <w:t>Предмет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AB0D2C" w:rsidRPr="00AB0D2C" w:rsidRDefault="00063B12" w:rsidP="00063B12">
                <w:pPr>
                  <w:spacing w:line="276" w:lineRule="auto"/>
                  <w:outlineLvl w:val="0"/>
                  <w:rPr>
                    <w:szCs w:val="24"/>
                  </w:rPr>
                </w:pPr>
                <w:r w:rsidRPr="00063B12">
                  <w:t xml:space="preserve">Услуги по скашиванию </w:t>
                </w:r>
                <w:proofErr w:type="gramStart"/>
                <w:r w:rsidRPr="00063B12">
                  <w:t>травы  и</w:t>
                </w:r>
                <w:proofErr w:type="gramEnd"/>
                <w:r w:rsidRPr="00063B12">
                  <w:t xml:space="preserve"> очистке от древесно-кустарниковой растительности территорий ЭЦ и ГТЦ (ТЭЦ-9)</w:t>
                </w:r>
              </w:p>
              <w:p w:rsidR="00BC611E" w:rsidRPr="004A11C7" w:rsidRDefault="00BC611E" w:rsidP="00041DAE">
                <w:pPr>
                  <w:pStyle w:val="111"/>
                  <w:numPr>
                    <w:ilvl w:val="0"/>
                    <w:numId w:val="0"/>
                  </w:numPr>
                  <w:spacing w:after="0" w:line="240" w:lineRule="auto"/>
                  <w:jc w:val="left"/>
                  <w:rPr>
                    <w:rFonts w:asciiTheme="minorHAnsi" w:hAnsiTheme="minorHAnsi"/>
                  </w:rPr>
                </w:pPr>
              </w:p>
            </w:tc>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6A6D50" w:rsidP="00DC0750">
                <w:pPr>
                  <w:pStyle w:val="111"/>
                  <w:numPr>
                    <w:ilvl w:val="0"/>
                    <w:numId w:val="0"/>
                  </w:numPr>
                  <w:spacing w:after="0" w:line="240" w:lineRule="auto"/>
                  <w:jc w:val="left"/>
                  <w:rPr>
                    <w:rFonts w:asciiTheme="minorHAnsi" w:hAnsiTheme="minorHAnsi"/>
                  </w:rPr>
                </w:pPr>
                <w:sdt>
                  <w:sdtPr>
                    <w:id w:val="746076858"/>
                    <w:placeholder>
                      <w:docPart w:val="346F8EA951474BD58BA0D822257EFCE6"/>
                    </w:placeholder>
                    <w15:color w:val="FFFF00"/>
                  </w:sdtPr>
                  <w:sdtEndPr/>
                  <w:sdtContent>
                    <w:r w:rsidR="00BC611E" w:rsidRPr="004A11C7">
                      <w:rPr>
                        <w:noProof/>
                      </w:rPr>
                      <w:fldChar w:fldCharType="begin"/>
                    </w:r>
                    <w:r w:rsidR="00BC611E" w:rsidRPr="004A11C7">
                      <w:rPr>
                        <w:rFonts w:asciiTheme="minorHAnsi" w:hAnsiTheme="minorHAnsi"/>
                        <w:noProof/>
                      </w:rPr>
                      <w:instrText xml:space="preserve"> MERGEFIELD "Количество_продукции" </w:instrText>
                    </w:r>
                    <w:r w:rsidR="00BC611E" w:rsidRPr="004A11C7">
                      <w:rPr>
                        <w:noProof/>
                      </w:rPr>
                      <w:fldChar w:fldCharType="separate"/>
                    </w:r>
                    <w:r w:rsidR="00DC0750">
                      <w:rPr>
                        <w:rFonts w:asciiTheme="minorHAnsi" w:hAnsiTheme="minorHAnsi"/>
                        <w:noProof/>
                      </w:rPr>
                      <w:t>1</w:t>
                    </w:r>
                    <w:r w:rsidR="00BC611E" w:rsidRPr="004A11C7">
                      <w:rPr>
                        <w:noProof/>
                      </w:rPr>
                      <w:fldChar w:fldCharType="end"/>
                    </w:r>
                  </w:sdtContent>
                </w:sdt>
              </w:p>
            </w:tc>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DC0750">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Место  оказания услуг)</w:t>
                </w:r>
              </w:p>
            </w:tc>
            <w:sdt>
              <w:sdtPr>
                <w:id w:val="776832097"/>
                <w:placeholder>
                  <w:docPart w:val="B70E0BD15A5249778DED2530B701B3CF"/>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6A6D50" w:rsidP="004C79F1">
                    <w:pPr>
                      <w:pStyle w:val="111"/>
                      <w:numPr>
                        <w:ilvl w:val="0"/>
                        <w:numId w:val="0"/>
                      </w:numPr>
                      <w:spacing w:after="0" w:line="240" w:lineRule="auto"/>
                      <w:jc w:val="left"/>
                      <w:rPr>
                        <w:rFonts w:asciiTheme="minorHAnsi" w:hAnsiTheme="minorHAnsi"/>
                      </w:rPr>
                    </w:pPr>
                    <w:sdt>
                      <w:sdtPr>
                        <w:alias w:val="Адрес местонахождения (юр. адрес) заказчика"/>
                        <w:tag w:val="Адрес местонахождения (юр. адрес) заказчика"/>
                        <w:id w:val="1137682753"/>
                        <w:placeholder>
                          <w:docPart w:val="7D8B0380D10542CAAA00BC935E70C7F2"/>
                        </w:placeholder>
                        <w15:color w:val="FFFF00"/>
                      </w:sdtPr>
                      <w:sdtEndPr/>
                      <w:sdtContent>
                        <w:r w:rsidR="004C79F1">
                          <w:rPr>
                            <w:noProof/>
                          </w:rPr>
                          <w:fldChar w:fldCharType="begin"/>
                        </w:r>
                        <w:r w:rsidR="004C79F1">
                          <w:rPr>
                            <w:noProof/>
                          </w:rPr>
                          <w:instrText xml:space="preserve"> MERGEFIELD "Местонахождение_заказчика" </w:instrText>
                        </w:r>
                        <w:r w:rsidR="004C79F1">
                          <w:rPr>
                            <w:noProof/>
                          </w:rPr>
                          <w:fldChar w:fldCharType="separate"/>
                        </w:r>
                        <w:r w:rsidR="004C79F1">
                          <w:t xml:space="preserve"> </w:t>
                        </w:r>
                        <w:sdt>
                          <w:sdtPr>
                            <w:alias w:val="Адрес местонахождения (юр. адрес) заказчика"/>
                            <w:tag w:val="Адрес местонахождения (юр. адрес) заказчика"/>
                            <w:id w:val="-2141263679"/>
                            <w:placeholder>
                              <w:docPart w:val="23C8C869493045A98AAD91B777088540"/>
                            </w:placeholder>
                            <w15:color w:val="FFFF00"/>
                          </w:sdtPr>
                          <w:sdtEndPr/>
                          <w:sdtContent>
                            <w:r w:rsidR="004C79F1">
                              <w:rPr>
                                <w:noProof/>
                              </w:rPr>
                              <w:fldChar w:fldCharType="begin"/>
                            </w:r>
                            <w:r w:rsidR="004C79F1">
                              <w:rPr>
                                <w:noProof/>
                              </w:rPr>
                              <w:instrText xml:space="preserve"> MERGEFIELD "Местонахождение_заказчика" </w:instrText>
                            </w:r>
                            <w:r w:rsidR="004C79F1">
                              <w:rPr>
                                <w:noProof/>
                              </w:rPr>
                              <w:fldChar w:fldCharType="separate"/>
                            </w:r>
                            <w:r w:rsidR="004C79F1">
                              <w:t xml:space="preserve"> </w:t>
                            </w:r>
                            <w:sdt>
                              <w:sdtPr>
                                <w:alias w:val="Адрес местонахождения (юр. адрес) заказчика"/>
                                <w:tag w:val="Адрес местонахождения (юр. адрес) заказчика"/>
                                <w:id w:val="-1312937729"/>
                                <w:placeholder>
                                  <w:docPart w:val="53DC7681B98748E18B9D0CC03E3C3FE1"/>
                                </w:placeholder>
                                <w15:color w:val="FFFF00"/>
                              </w:sdtPr>
                              <w:sdtEndPr/>
                              <w:sdtContent>
                                <w:r w:rsidR="004C79F1">
                                  <w:rPr>
                                    <w:noProof/>
                                  </w:rPr>
                                  <w:fldChar w:fldCharType="begin"/>
                                </w:r>
                                <w:r w:rsidR="004C79F1">
                                  <w:rPr>
                                    <w:noProof/>
                                  </w:rPr>
                                  <w:instrText xml:space="preserve"> MERGEFIELD "Местонахождение_заказчика" </w:instrText>
                                </w:r>
                                <w:r w:rsidR="004C79F1">
                                  <w:rPr>
                                    <w:noProof/>
                                  </w:rPr>
                                  <w:fldChar w:fldCharType="separate"/>
                                </w:r>
                                <w:r w:rsidR="004C79F1">
                                  <w:rPr>
                                    <w:noProof/>
                                  </w:rPr>
                                  <w:t>665800</w:t>
                                </w:r>
                                <w:r w:rsidR="004C79F1">
                                  <w:rPr>
                                    <w:noProof/>
                                  </w:rPr>
                                  <w:fldChar w:fldCharType="end"/>
                                </w:r>
                                <w:r w:rsidR="004C79F1">
                                  <w:rPr>
                                    <w:noProof/>
                                  </w:rPr>
                                  <w:t xml:space="preserve"> Иркутская область, город Ангарск, Второй промышленный массив, квартал 17 стр.163, ТЭЦ-9</w:t>
                                </w:r>
                              </w:sdtContent>
                            </w:sdt>
                            <w:r w:rsidR="004C79F1">
                              <w:rPr>
                                <w:noProof/>
                              </w:rPr>
                              <w:t xml:space="preserve"> </w:t>
                            </w:r>
                            <w:r w:rsidR="004C79F1">
                              <w:rPr>
                                <w:noProof/>
                              </w:rPr>
                              <w:fldChar w:fldCharType="end"/>
                            </w:r>
                          </w:sdtContent>
                        </w:sdt>
                        <w:r w:rsidR="004C79F1">
                          <w:rPr>
                            <w:noProof/>
                          </w:rPr>
                          <w:t>»</w:t>
                        </w:r>
                        <w:r w:rsidR="004C79F1">
                          <w:rPr>
                            <w:noProof/>
                          </w:rPr>
                          <w:fldChar w:fldCharType="end"/>
                        </w:r>
                      </w:sdtContent>
                    </w:sdt>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Условия и сроки (периоды) поставки продукции</w:t>
                </w:r>
              </w:p>
            </w:tc>
            <w:sdt>
              <w:sdtPr>
                <w:id w:val="-428969006"/>
                <w:placeholder>
                  <w:docPart w:val="BBD9C5F6615446E99E74F134B5663EBA"/>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A3045B" w:rsidP="00BF66C4">
                    <w:pPr>
                      <w:pStyle w:val="111"/>
                      <w:numPr>
                        <w:ilvl w:val="0"/>
                        <w:numId w:val="0"/>
                      </w:numPr>
                      <w:spacing w:after="0" w:line="240" w:lineRule="auto"/>
                      <w:jc w:val="left"/>
                      <w:rPr>
                        <w:rFonts w:asciiTheme="minorHAnsi" w:hAnsiTheme="minorHAnsi"/>
                      </w:rPr>
                    </w:pPr>
                    <w:r>
                      <w:t xml:space="preserve">С </w:t>
                    </w:r>
                    <w:r w:rsidR="00BF66C4">
                      <w:t xml:space="preserve">даты заключения договора </w:t>
                    </w:r>
                    <w:r w:rsidR="00041DAE">
                      <w:t xml:space="preserve"> по </w:t>
                    </w:r>
                    <w:r w:rsidR="00BF66C4">
                      <w:t>06</w:t>
                    </w:r>
                    <w:r w:rsidR="00A677BF">
                      <w:t>.</w:t>
                    </w:r>
                    <w:r w:rsidR="00BF66C4">
                      <w:t>10</w:t>
                    </w:r>
                    <w:r w:rsidR="00A677BF">
                      <w:t>.202</w:t>
                    </w:r>
                    <w:r>
                      <w:t>3</w:t>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Цена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BF66C4">
                <w:pPr>
                  <w:pStyle w:val="111"/>
                  <w:numPr>
                    <w:ilvl w:val="0"/>
                    <w:numId w:val="0"/>
                  </w:numPr>
                  <w:spacing w:after="0" w:line="240" w:lineRule="auto"/>
                  <w:jc w:val="left"/>
                  <w:rPr>
                    <w:rFonts w:asciiTheme="minorHAnsi" w:hAnsiTheme="minorHAnsi"/>
                  </w:rPr>
                </w:pPr>
                <w:r w:rsidRPr="004A11C7">
                  <w:rPr>
                    <w:rFonts w:asciiTheme="minorHAnsi" w:hAnsiTheme="minorHAnsi"/>
                  </w:rPr>
                  <w:t xml:space="preserve">Не больше </w:t>
                </w:r>
                <w:sdt>
                  <w:sdtPr>
                    <w:id w:val="1050041748"/>
                    <w:placeholder>
                      <w:docPart w:val="6049E08D7DCD492F95FEA03B88BEC265"/>
                    </w:placeholder>
                    <w15:color w:val="FFFF00"/>
                  </w:sdtPr>
                  <w:sdtEndPr/>
                  <w:sdtContent>
                    <w:r w:rsidR="00D240EF">
                      <w:t> </w:t>
                    </w:r>
                    <w:r w:rsidR="00BF66C4">
                      <w:t>926 576</w:t>
                    </w:r>
                    <w:r w:rsidR="00D240EF">
                      <w:t>,00рублей без НДС</w:t>
                    </w:r>
                  </w:sdtContent>
                </w:sdt>
              </w:p>
            </w:tc>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Форма оплаты продукции</w:t>
                </w:r>
              </w:p>
            </w:tc>
            <w:sdt>
              <w:sdtPr>
                <w:id w:val="-1299294184"/>
                <w:placeholder>
                  <w:docPart w:val="5D391757D4EE4DB1B11BB772A10A2B84"/>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DC0750">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"Форма_оплаты_продукции" </w:instrText>
                    </w:r>
                    <w:r w:rsidRPr="004A11C7">
                      <w:rPr>
                        <w:noProof/>
                      </w:rPr>
                      <w:fldChar w:fldCharType="separate"/>
                    </w:r>
                    <w:r w:rsidR="00DC0750">
                      <w:t xml:space="preserve"> </w:t>
                    </w:r>
                    <w:sdt>
                      <w:sdtPr>
                        <w:id w:val="-636033013"/>
                        <w:placeholder>
                          <w:docPart w:val="387A1819F10A472C94182E354F0F43F0"/>
                        </w:placeholder>
                        <w15:color w:val="FFFF00"/>
                      </w:sdtPr>
                      <w:sdtEndPr/>
                      <w:sdtContent>
                        <w:r w:rsidR="00DC0750" w:rsidRPr="004A11C7">
                          <w:fldChar w:fldCharType="begin"/>
                        </w:r>
                        <w:r w:rsidR="00DC0750" w:rsidRPr="004A11C7">
                          <w:rPr>
                            <w:rFonts w:asciiTheme="minorHAnsi" w:hAnsiTheme="minorHAnsi"/>
                          </w:rPr>
                          <w:instrText xml:space="preserve"> MERGEFIELD "Условия_и_сроки_поставки" </w:instrText>
                        </w:r>
                        <w:r w:rsidR="00DC0750" w:rsidRPr="004A11C7">
                          <w:fldChar w:fldCharType="separate"/>
                        </w:r>
                        <w:r w:rsidR="00DC0750">
                          <w:rPr>
                            <w:rFonts w:asciiTheme="minorHAnsi" w:hAnsiTheme="minorHAnsi"/>
                            <w:noProof/>
                          </w:rPr>
                          <w:t>«</w:t>
                        </w:r>
                        <w:r w:rsidR="00DC0750">
                          <w:t xml:space="preserve"> </w:t>
                        </w:r>
                        <w:sdt>
                          <w:sdtPr>
                            <w:id w:val="1600455666"/>
                            <w:placeholder>
                              <w:docPart w:val="8BB0526F46CF471FA9FC6C90ABD984E2"/>
                            </w:placeholder>
                            <w15:color w:val="FFFF00"/>
                          </w:sdtPr>
                          <w:sdtEndPr/>
                          <w:sdtContent>
                            <w:r w:rsidR="00DC0750" w:rsidRPr="004A11C7">
                              <w:rPr>
                                <w:noProof/>
                              </w:rPr>
                              <w:fldChar w:fldCharType="begin"/>
                            </w:r>
                            <w:r w:rsidR="00DC0750" w:rsidRPr="004A11C7">
                              <w:rPr>
                                <w:rFonts w:asciiTheme="minorHAnsi" w:hAnsiTheme="minorHAnsi"/>
                                <w:noProof/>
                              </w:rPr>
                              <w:instrText xml:space="preserve"> MERGEFIELD "Форма_оплаты_продукции" </w:instrText>
                            </w:r>
                            <w:r w:rsidR="00DC0750" w:rsidRPr="004A11C7">
                              <w:rPr>
                                <w:noProof/>
                              </w:rPr>
                              <w:fldChar w:fldCharType="separate"/>
                            </w:r>
                            <w:r w:rsidR="00DC0750">
                              <w:rPr>
                                <w:rFonts w:asciiTheme="minorHAnsi" w:hAnsiTheme="minorHAnsi"/>
                                <w:noProof/>
                              </w:rPr>
                              <w:t>безналичный расчет на счет Исполнителя</w:t>
                            </w:r>
                            <w:r w:rsidR="00DC0750" w:rsidRPr="004A11C7">
                              <w:rPr>
                                <w:noProof/>
                              </w:rPr>
                              <w:fldChar w:fldCharType="end"/>
                            </w:r>
                          </w:sdtContent>
                        </w:sdt>
                        <w:r w:rsidR="00DC0750">
                          <w:rPr>
                            <w:rFonts w:asciiTheme="minorHAnsi" w:hAnsiTheme="minorHAnsi"/>
                            <w:noProof/>
                          </w:rPr>
                          <w:t xml:space="preserve"> </w:t>
                        </w:r>
                        <w:r w:rsidR="00DC0750" w:rsidRPr="004A11C7">
                          <w:fldChar w:fldCharType="end"/>
                        </w:r>
                      </w:sdtContent>
                    </w:sdt>
                    <w:r w:rsidR="00DC0750">
                      <w:rPr>
                        <w:rFonts w:asciiTheme="minorHAnsi" w:hAnsiTheme="minorHAnsi"/>
                        <w:noProof/>
                      </w:rPr>
                      <w:t xml:space="preserve"> </w:t>
                    </w:r>
                    <w:r w:rsidRPr="004A11C7">
                      <w:rPr>
                        <w:noProof/>
                      </w:rPr>
                      <w:fldChar w:fldCharType="end"/>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Сроки оплаты продукции</w:t>
                </w:r>
              </w:p>
            </w:tc>
            <w:sdt>
              <w:sdtPr>
                <w:id w:val="1764035768"/>
                <w:placeholder>
                  <w:docPart w:val="A56306BB35A04024AB4879AE89B69F2D"/>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6A6D50" w:rsidP="0019692F">
                    <w:pPr>
                      <w:pStyle w:val="111"/>
                      <w:numPr>
                        <w:ilvl w:val="0"/>
                        <w:numId w:val="0"/>
                      </w:numPr>
                      <w:spacing w:after="0" w:line="240" w:lineRule="auto"/>
                      <w:jc w:val="left"/>
                      <w:rPr>
                        <w:rFonts w:asciiTheme="minorHAnsi" w:hAnsiTheme="minorHAnsi"/>
                      </w:rPr>
                    </w:pPr>
                    <w:sdt>
                      <w:sdtPr>
                        <w:id w:val="-733079130"/>
                        <w:placeholder>
                          <w:docPart w:val="B22CEE56F02346F1A0E5961BFE6DF642"/>
                        </w:placeholder>
                        <w15:color w:val="FFFF00"/>
                      </w:sdtPr>
                      <w:sdtEndPr/>
                      <w:sdtContent>
                        <w:r w:rsidR="00DC0750" w:rsidRPr="004A11C7">
                          <w:rPr>
                            <w:noProof/>
                          </w:rPr>
                          <w:fldChar w:fldCharType="begin"/>
                        </w:r>
                        <w:r w:rsidR="00DC0750" w:rsidRPr="004A11C7">
                          <w:rPr>
                            <w:rFonts w:asciiTheme="minorHAnsi" w:hAnsiTheme="minorHAnsi"/>
                            <w:noProof/>
                          </w:rPr>
                          <w:instrText xml:space="preserve"> MERGEFIELD "Сроки_оплаты_продукции" </w:instrText>
                        </w:r>
                        <w:r w:rsidR="00DC0750" w:rsidRPr="004A11C7">
                          <w:rPr>
                            <w:noProof/>
                          </w:rPr>
                          <w:fldChar w:fldCharType="separate"/>
                        </w:r>
                        <w:r w:rsidR="0019692F">
                          <w:rPr>
                            <w:rFonts w:asciiTheme="minorHAnsi" w:hAnsiTheme="minorHAnsi"/>
                            <w:noProof/>
                          </w:rPr>
                          <w:t>7</w:t>
                        </w:r>
                        <w:r w:rsidR="00DC0750">
                          <w:rPr>
                            <w:rFonts w:asciiTheme="minorHAnsi" w:hAnsiTheme="minorHAnsi"/>
                            <w:noProof/>
                          </w:rPr>
                          <w:t xml:space="preserve"> рабочих дней </w:t>
                        </w:r>
                        <w:r w:rsidR="00DC0750" w:rsidRPr="004A11C7">
                          <w:rPr>
                            <w:noProof/>
                          </w:rPr>
                          <w:fldChar w:fldCharType="end"/>
                        </w:r>
                      </w:sdtContent>
                    </w:sdt>
                    <w:r w:rsidR="00DC0750" w:rsidRPr="004A11C7">
                      <w:rPr>
                        <w:noProof/>
                      </w:rPr>
                      <w:t xml:space="preserve"> </w:t>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Порядок оплаты продукции</w:t>
                </w:r>
              </w:p>
            </w:tc>
            <w:sdt>
              <w:sdtPr>
                <w:id w:val="-335614721"/>
                <w:placeholder>
                  <w:docPart w:val="7B6C10039ED74CC4A83036987115D5B7"/>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DC0750">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"Порядок_оплаты_продукции" </w:instrText>
                    </w:r>
                    <w:r w:rsidRPr="004A11C7">
                      <w:rPr>
                        <w:noProof/>
                      </w:rPr>
                      <w:fldChar w:fldCharType="separate"/>
                    </w:r>
                    <w:r w:rsidR="00DC0750">
                      <w:t xml:space="preserve"> </w:t>
                    </w:r>
                    <w:sdt>
                      <w:sdtPr>
                        <w:id w:val="-1730301272"/>
                        <w:placeholder>
                          <w:docPart w:val="0886EB40D4B64016B8B6908EF6977D60"/>
                        </w:placeholder>
                        <w15:color w:val="FFFF00"/>
                      </w:sdtPr>
                      <w:sdtEndPr/>
                      <w:sdtContent>
                        <w:r w:rsidR="00DC0750" w:rsidRPr="004A11C7">
                          <w:rPr>
                            <w:noProof/>
                          </w:rPr>
                          <w:fldChar w:fldCharType="begin"/>
                        </w:r>
                        <w:r w:rsidR="00DC0750" w:rsidRPr="004A11C7">
                          <w:rPr>
                            <w:rFonts w:asciiTheme="minorHAnsi" w:hAnsiTheme="minorHAnsi"/>
                            <w:noProof/>
                          </w:rPr>
                          <w:instrText xml:space="preserve"> MERGEFIELD "Порядок_оплаты_продукции" </w:instrText>
                        </w:r>
                        <w:r w:rsidR="00DC0750" w:rsidRPr="004A11C7">
                          <w:rPr>
                            <w:noProof/>
                          </w:rPr>
                          <w:fldChar w:fldCharType="separate"/>
                        </w:r>
                        <w:r w:rsidR="00DC0750">
                          <w:rPr>
                            <w:rFonts w:asciiTheme="minorHAnsi" w:hAnsiTheme="minorHAnsi"/>
                            <w:noProof/>
                          </w:rPr>
                          <w:t xml:space="preserve">после подписания обеими сторонами акта сдачи-приемки </w:t>
                        </w:r>
                        <w:r w:rsidR="00DC0750" w:rsidRPr="004A11C7">
                          <w:rPr>
                            <w:noProof/>
                          </w:rPr>
                          <w:fldChar w:fldCharType="end"/>
                        </w:r>
                      </w:sdtContent>
                    </w:sdt>
                    <w:r w:rsidR="00DC0750">
                      <w:rPr>
                        <w:rFonts w:asciiTheme="minorHAnsi" w:hAnsiTheme="minorHAnsi"/>
                        <w:noProof/>
                      </w:rPr>
                      <w:t xml:space="preserve"> </w:t>
                    </w:r>
                    <w:r w:rsidRPr="004A11C7">
                      <w:rPr>
                        <w:noProof/>
                      </w:rPr>
                      <w:fldChar w:fldCharType="end"/>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Состав цены договора</w:t>
                </w:r>
              </w:p>
            </w:tc>
            <w:sdt>
              <w:sdtPr>
                <w:id w:val="1442657212"/>
                <w:placeholder>
                  <w:docPart w:val="CFCF149A68BC4CE989D53B028D107D99"/>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DC0750">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"Состав_цены_договора" </w:instrText>
                    </w:r>
                    <w:r w:rsidRPr="004A11C7">
                      <w:rPr>
                        <w:noProof/>
                      </w:rPr>
                      <w:fldChar w:fldCharType="separate"/>
                    </w:r>
                    <w:r w:rsidR="00B73E52">
                      <w:rPr>
                        <w:rFonts w:asciiTheme="minorHAnsi" w:hAnsiTheme="minorHAnsi"/>
                        <w:noProof/>
                      </w:rPr>
                      <w:t>«</w:t>
                    </w:r>
                    <w:r w:rsidR="00DC0750">
                      <w:rPr>
                        <w:rFonts w:asciiTheme="minorHAnsi" w:hAnsiTheme="minorHAnsi"/>
                        <w:noProof/>
                      </w:rPr>
                      <w:t>-</w:t>
                    </w:r>
                    <w:r w:rsidR="00B73E52">
                      <w:rPr>
                        <w:rFonts w:asciiTheme="minorHAnsi" w:hAnsiTheme="minorHAnsi"/>
                        <w:noProof/>
                      </w:rPr>
                      <w:t>»</w:t>
                    </w:r>
                    <w:r w:rsidRPr="004A11C7">
                      <w:rPr>
                        <w:noProof/>
                      </w:rPr>
                      <w:fldChar w:fldCharType="end"/>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sidR="00371BF2">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sidR="00371BF2">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BC611E" w:rsidP="00DC0750">
                <w:pPr>
                  <w:pStyle w:val="111"/>
                  <w:numPr>
                    <w:ilvl w:val="0"/>
                    <w:numId w:val="0"/>
                  </w:numPr>
                  <w:spacing w:after="0" w:line="240" w:lineRule="auto"/>
                  <w:jc w:val="left"/>
                  <w:rPr>
                    <w:rFonts w:asciiTheme="minorHAnsi" w:hAnsiTheme="minorHAnsi"/>
                  </w:rPr>
                </w:pPr>
                <w:r w:rsidRPr="004A11C7">
                  <w:rPr>
                    <w:rFonts w:asciiTheme="minorHAnsi" w:hAnsiTheme="minorHAnsi"/>
                  </w:rPr>
                  <w:t xml:space="preserve">Не </w:t>
                </w:r>
                <w:r w:rsidR="00DC0750">
                  <w:rPr>
                    <w:rFonts w:asciiTheme="minorHAnsi" w:hAnsiTheme="minorHAnsi"/>
                  </w:rPr>
                  <w:t>предусмотрен</w:t>
                </w:r>
              </w:p>
            </w:tc>
          </w:tr>
        </w:tbl>
      </w:sdtContent>
    </w:sdt>
    <w:permEnd w:id="1309543359"/>
    <w:p w:rsidR="00BC611E" w:rsidRPr="000A2007" w:rsidRDefault="00BC611E" w:rsidP="00BC611E">
      <w:pPr>
        <w:pStyle w:val="113"/>
      </w:pPr>
      <w:r>
        <w:t>Требования б</w:t>
      </w:r>
      <w:r w:rsidRPr="000A2007">
        <w:t>езопасност</w:t>
      </w:r>
      <w:r>
        <w:t>и</w:t>
      </w:r>
    </w:p>
    <w:permStart w:id="206797395" w:edGrp="everyone" w:displacedByCustomXml="next"/>
    <w:sdt>
      <w:sdtPr>
        <w:alias w:val="Требования к безопасности"/>
        <w:tag w:val="Требования к безопасности"/>
        <w:id w:val="677928854"/>
        <w:placeholder>
          <w:docPart w:val="8BC7A998EDF04ACC80C84589B5DCF95A"/>
        </w:placeholder>
        <w15:color w:val="FFFF00"/>
      </w:sdtPr>
      <w:sdtEndPr>
        <w:rPr>
          <w:rFonts w:ascii="Times New Roman" w:hAnsi="Times New Roman" w:cs="Times New Roman"/>
          <w:sz w:val="22"/>
          <w:szCs w:val="22"/>
        </w:rPr>
      </w:sdtEndPr>
      <w:sdtContent>
        <w:p w:rsidR="00BC611E" w:rsidRPr="004E160B" w:rsidRDefault="00BC611E" w:rsidP="00BC611E">
          <w:pPr>
            <w:pStyle w:val="111"/>
            <w:rPr>
              <w:rFonts w:ascii="Times New Roman" w:hAnsi="Times New Roman" w:cs="Times New Roman"/>
              <w:sz w:val="22"/>
              <w:szCs w:val="22"/>
            </w:rPr>
          </w:pPr>
          <w:r w:rsidRPr="004E160B">
            <w:rPr>
              <w:rFonts w:ascii="Times New Roman" w:hAnsi="Times New Roman" w:cs="Times New Roman"/>
              <w:noProof/>
              <w:sz w:val="22"/>
              <w:szCs w:val="22"/>
            </w:rPr>
            <w:fldChar w:fldCharType="begin"/>
          </w:r>
          <w:r w:rsidRPr="004E160B">
            <w:rPr>
              <w:rFonts w:ascii="Times New Roman" w:hAnsi="Times New Roman" w:cs="Times New Roman"/>
              <w:noProof/>
              <w:sz w:val="22"/>
              <w:szCs w:val="22"/>
            </w:rPr>
            <w:instrText xml:space="preserve"> MERGEFIELD "Требования_безопасности" </w:instrText>
          </w:r>
          <w:r w:rsidRPr="004E160B">
            <w:rPr>
              <w:rFonts w:ascii="Times New Roman" w:hAnsi="Times New Roman" w:cs="Times New Roman"/>
              <w:noProof/>
              <w:sz w:val="22"/>
              <w:szCs w:val="22"/>
            </w:rPr>
            <w:fldChar w:fldCharType="separate"/>
          </w:r>
          <w:r w:rsidR="00B73E52" w:rsidRPr="004E160B">
            <w:rPr>
              <w:rFonts w:ascii="Times New Roman" w:hAnsi="Times New Roman" w:cs="Times New Roman"/>
              <w:noProof/>
              <w:sz w:val="22"/>
              <w:szCs w:val="22"/>
            </w:rPr>
            <w:t>«</w:t>
          </w:r>
          <w:r w:rsidR="00B73E52" w:rsidRPr="004E160B">
            <w:rPr>
              <w:rFonts w:ascii="Times New Roman" w:hAnsi="Times New Roman" w:cs="Times New Roman"/>
              <w:noProof/>
            </w:rPr>
            <w:t>Требования_безопасности</w:t>
          </w:r>
          <w:r w:rsidR="004E160B" w:rsidRPr="004E160B">
            <w:rPr>
              <w:rFonts w:ascii="Times New Roman" w:hAnsi="Times New Roman" w:cs="Times New Roman"/>
              <w:noProof/>
            </w:rPr>
            <w:t xml:space="preserve">: по </w:t>
          </w:r>
          <w:r w:rsidR="004E160B" w:rsidRPr="004E160B">
            <w:rPr>
              <w:rFonts w:ascii="Times New Roman" w:hAnsi="Times New Roman" w:cs="Times New Roman"/>
            </w:rPr>
            <w:t xml:space="preserve"> </w:t>
          </w:r>
          <w:r w:rsidR="008E4B2F">
            <w:rPr>
              <w:rFonts w:ascii="Times New Roman" w:hAnsi="Times New Roman" w:cs="Times New Roman"/>
            </w:rPr>
            <w:t>наряд-</w:t>
          </w:r>
          <w:r w:rsidR="004E160B" w:rsidRPr="004E160B">
            <w:rPr>
              <w:rFonts w:ascii="Times New Roman" w:hAnsi="Times New Roman" w:cs="Times New Roman"/>
            </w:rPr>
            <w:t xml:space="preserve"> допуску согласно РД 34.03.201-97. Правила техники безопасности при эксплуатации тепломеханического оборудования электростанций и тепловых сетей;</w:t>
          </w:r>
          <w:r w:rsidR="00B73E52" w:rsidRPr="004E160B">
            <w:rPr>
              <w:rFonts w:ascii="Times New Roman" w:hAnsi="Times New Roman" w:cs="Times New Roman"/>
              <w:noProof/>
            </w:rPr>
            <w:t>»</w:t>
          </w:r>
          <w:r w:rsidRPr="004E160B">
            <w:rPr>
              <w:rFonts w:ascii="Times New Roman" w:hAnsi="Times New Roman" w:cs="Times New Roman"/>
              <w:noProof/>
              <w:sz w:val="22"/>
              <w:szCs w:val="22"/>
            </w:rPr>
            <w:fldChar w:fldCharType="end"/>
          </w:r>
        </w:p>
      </w:sdtContent>
    </w:sdt>
    <w:permEnd w:id="206797395" w:displacedByCustomXml="prev"/>
    <w:p w:rsidR="00BC611E" w:rsidRDefault="00BC611E" w:rsidP="00BC611E">
      <w:pPr>
        <w:pStyle w:val="113"/>
      </w:pPr>
      <w:r>
        <w:t xml:space="preserve">Требования </w:t>
      </w:r>
      <w:r w:rsidR="000943A0">
        <w:t>иные</w:t>
      </w:r>
    </w:p>
    <w:permStart w:id="877154980" w:edGrp="everyone" w:displacedByCustomXml="next"/>
    <w:sdt>
      <w:sdtPr>
        <w:alias w:val="Требования к техническому предложению"/>
        <w:tag w:val="Требования к техническому предложению"/>
        <w:id w:val="-2981099"/>
        <w:lock w:val="sdtLocked"/>
        <w:placeholder>
          <w:docPart w:val="BCF92F389EA54C6D8DE6F6D550FD7779"/>
        </w:placeholder>
        <w15:color w:val="FFFF00"/>
      </w:sdtPr>
      <w:sdtEndPr/>
      <w:sdtContent>
        <w:p w:rsidR="0078543A" w:rsidRDefault="000943A0" w:rsidP="00BC611E">
          <w:pPr>
            <w:pStyle w:val="1113"/>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r w:rsidR="0078543A">
            <w:t>.</w:t>
          </w:r>
        </w:p>
        <w:p w:rsidR="00BC611E" w:rsidRDefault="000943A0" w:rsidP="00BC611E">
          <w:pPr>
            <w:pStyle w:val="1113"/>
          </w:pPr>
          <w:r w:rsidRPr="002E30A6">
            <w:rPr>
              <w:color w:val="auto"/>
            </w:rPr>
            <w:t xml:space="preserve">Требования к техническому предложению, в том случае, если оно предусмотрено, </w:t>
          </w:r>
          <w:r>
            <w:rPr>
              <w:color w:val="auto"/>
            </w:rPr>
            <w:t>указаны в техническом задании, д</w:t>
          </w:r>
          <w:r w:rsidRPr="002E30A6">
            <w:rPr>
              <w:color w:val="auto"/>
            </w:rPr>
            <w:t>ефектной ведомос</w:t>
          </w:r>
          <w:r>
            <w:rPr>
              <w:color w:val="auto"/>
            </w:rPr>
            <w:t xml:space="preserve">ти, сметной документации, </w:t>
          </w:r>
          <w:r w:rsidRPr="002E30A6">
            <w:rPr>
              <w:color w:val="auto"/>
            </w:rPr>
            <w:t>других документах, описывающих тр</w:t>
          </w:r>
          <w:r>
            <w:rPr>
              <w:color w:val="auto"/>
            </w:rPr>
            <w:t xml:space="preserve">ебования к закупаемой продукции, </w:t>
          </w:r>
          <w:r w:rsidRPr="002E30A6">
            <w:rPr>
              <w:color w:val="auto"/>
            </w:rPr>
            <w:t>и прилагаемых к на</w:t>
          </w:r>
          <w:r>
            <w:rPr>
              <w:color w:val="auto"/>
            </w:rPr>
            <w:t>стоящей документации о закупке</w:t>
          </w:r>
          <w:r w:rsidR="00BC611E">
            <w:t>.</w:t>
          </w:r>
        </w:p>
      </w:sdtContent>
    </w:sdt>
    <w:permEnd w:id="877154980" w:displacedByCustomXml="prev"/>
    <w:p w:rsidR="00BA5F6B" w:rsidRDefault="00BA5F6B" w:rsidP="00353922">
      <w:pPr>
        <w:pStyle w:val="1113"/>
        <w:numPr>
          <w:ilvl w:val="0"/>
          <w:numId w:val="0"/>
        </w:numPr>
        <w:sectPr w:rsidR="00BA5F6B" w:rsidSect="00243AC8">
          <w:footerReference w:type="default" r:id="rId15"/>
          <w:pgSz w:w="11906" w:h="16838"/>
          <w:pgMar w:top="709" w:right="1701" w:bottom="1276" w:left="1701" w:header="709" w:footer="709" w:gutter="0"/>
          <w:cols w:space="708"/>
          <w:docGrid w:linePitch="360"/>
        </w:sectPr>
      </w:pPr>
    </w:p>
    <w:p w:rsidR="00BE3194" w:rsidRDefault="00BE3194" w:rsidP="00BE3194">
      <w:pPr>
        <w:pStyle w:val="1"/>
      </w:pPr>
      <w:bookmarkStart w:id="6" w:name="_Ref534988715"/>
      <w:bookmarkStart w:id="7" w:name="_Toc74641429"/>
      <w:r w:rsidRPr="007872F0">
        <w:lastRenderedPageBreak/>
        <w:t xml:space="preserve">Требования к участникам </w:t>
      </w:r>
      <w:r>
        <w:t>закупки</w:t>
      </w:r>
      <w:bookmarkEnd w:id="6"/>
      <w:bookmarkEnd w:id="7"/>
    </w:p>
    <w:p w:rsidR="00BE3194" w:rsidRDefault="006F2981" w:rsidP="002B3785">
      <w:pPr>
        <w:pStyle w:val="113"/>
      </w:pPr>
      <w:bookmarkStart w:id="8" w:name="_Ref536436102"/>
      <w:r>
        <w:t>Перечень</w:t>
      </w:r>
      <w:r w:rsidR="00B377D5" w:rsidRPr="00B377D5">
        <w:t xml:space="preserve"> </w:t>
      </w:r>
      <w:r w:rsidR="00B377D5">
        <w:t>общих</w:t>
      </w:r>
      <w:r>
        <w:t xml:space="preserve"> т</w:t>
      </w:r>
      <w:r w:rsidR="00B27C69">
        <w:t>ребований к участникам закупки</w:t>
      </w:r>
      <w:bookmarkEnd w:id="8"/>
    </w:p>
    <w:tbl>
      <w:tblPr>
        <w:tblStyle w:val="affffb"/>
        <w:tblW w:w="9072" w:type="dxa"/>
        <w:tblLayout w:type="fixed"/>
        <w:tblLook w:val="04A0" w:firstRow="1" w:lastRow="0" w:firstColumn="1" w:lastColumn="0" w:noHBand="0" w:noVBand="1"/>
      </w:tblPr>
      <w:tblGrid>
        <w:gridCol w:w="405"/>
        <w:gridCol w:w="4273"/>
        <w:gridCol w:w="4394"/>
      </w:tblGrid>
      <w:tr w:rsidR="005A2C97" w:rsidRPr="00DE3FEE" w:rsidTr="001B3E0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5A2C97" w:rsidRPr="00DE3FEE" w:rsidRDefault="005A2C97" w:rsidP="005A2C97">
            <w:pPr>
              <w:suppressAutoHyphens/>
              <w:rPr>
                <w:rFonts w:cstheme="minorHAnsi"/>
                <w:color w:val="000000" w:themeColor="text1"/>
              </w:rPr>
            </w:pPr>
            <w:r w:rsidRPr="00DE3FEE">
              <w:rPr>
                <w:rFonts w:cstheme="minorHAnsi"/>
                <w:color w:val="000000" w:themeColor="text1"/>
              </w:rPr>
              <w:t>№</w:t>
            </w:r>
          </w:p>
        </w:tc>
        <w:tc>
          <w:tcPr>
            <w:tcW w:w="4273" w:type="dxa"/>
            <w:vAlign w:val="center"/>
          </w:tcPr>
          <w:p w:rsidR="005A2C97" w:rsidRPr="00DE3FEE" w:rsidRDefault="005A2C97" w:rsidP="005A2C97">
            <w:pPr>
              <w:suppressAutoHyphens/>
              <w:cnfStyle w:val="100000000000" w:firstRow="1" w:lastRow="0" w:firstColumn="0" w:lastColumn="0" w:oddVBand="0" w:evenVBand="0" w:oddHBand="0" w:evenHBand="0" w:firstRowFirstColumn="0" w:firstRowLastColumn="0" w:lastRowFirstColumn="0" w:lastRowLastColumn="0"/>
              <w:rPr>
                <w:rFonts w:cstheme="minorHAnsi"/>
                <w:color w:val="000000" w:themeColor="text1"/>
              </w:rPr>
            </w:pPr>
            <w:r w:rsidRPr="00DE3FEE">
              <w:rPr>
                <w:rFonts w:cstheme="minorHAnsi"/>
                <w:color w:val="000000" w:themeColor="text1"/>
              </w:rPr>
              <w:t>Требование</w:t>
            </w:r>
          </w:p>
        </w:tc>
        <w:tc>
          <w:tcPr>
            <w:tcW w:w="4394" w:type="dxa"/>
            <w:tcBorders>
              <w:bottom w:val="none" w:sz="0" w:space="0" w:color="auto"/>
            </w:tcBorders>
            <w:vAlign w:val="center"/>
          </w:tcPr>
          <w:p w:rsidR="005A2C97" w:rsidRPr="00DE3FEE" w:rsidRDefault="005A2C97" w:rsidP="005A2C97">
            <w:pPr>
              <w:suppressAutoHyphens/>
              <w:cnfStyle w:val="100000000000" w:firstRow="1" w:lastRow="0" w:firstColumn="0" w:lastColumn="0" w:oddVBand="0" w:evenVBand="0" w:oddHBand="0" w:evenHBand="0" w:firstRowFirstColumn="0" w:firstRowLastColumn="0" w:lastRowFirstColumn="0" w:lastRowLastColumn="0"/>
              <w:rPr>
                <w:rFonts w:cstheme="minorHAnsi"/>
                <w:color w:val="000000" w:themeColor="text1"/>
              </w:rPr>
            </w:pPr>
            <w:r w:rsidRPr="00DE3FEE">
              <w:rPr>
                <w:rFonts w:cstheme="minorHAnsi"/>
                <w:color w:val="000000" w:themeColor="text1"/>
              </w:rPr>
              <w:t>Документы (сведения), подтверждающие соответствие требованию</w:t>
            </w:r>
          </w:p>
        </w:tc>
      </w:tr>
      <w:tr w:rsidR="00271732" w:rsidRPr="00DE3FEE" w:rsidTr="001B3E07">
        <w:trPr>
          <w:cnfStyle w:val="000000100000" w:firstRow="0" w:lastRow="0" w:firstColumn="0" w:lastColumn="0" w:oddVBand="0" w:evenVBand="0" w:oddHBand="1" w:evenHBand="0" w:firstRowFirstColumn="0" w:firstRowLastColumn="0" w:lastRowFirstColumn="0" w:lastRowLastColumn="0"/>
          <w:trHeight w:val="13"/>
        </w:trPr>
        <w:tc>
          <w:tcPr>
            <w:cnfStyle w:val="001000000000" w:firstRow="0" w:lastRow="0" w:firstColumn="1" w:lastColumn="0" w:oddVBand="0" w:evenVBand="0" w:oddHBand="0" w:evenHBand="0" w:firstRowFirstColumn="0" w:firstRowLastColumn="0" w:lastRowFirstColumn="0" w:lastRowLastColumn="0"/>
            <w:tcW w:w="405" w:type="dxa"/>
            <w:vAlign w:val="center"/>
          </w:tcPr>
          <w:p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DE3FEE">
              <w:rPr>
                <w:rFonts w:cstheme="minorHAnsi"/>
                <w:color w:val="000000" w:themeColor="text1"/>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закупки является юридическое лицо;</w:t>
            </w:r>
          </w:p>
        </w:tc>
        <w:tc>
          <w:tcPr>
            <w:tcW w:w="4394" w:type="dxa"/>
            <w:vMerge w:val="restart"/>
            <w:vAlign w:val="center"/>
          </w:tcPr>
          <w:p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По форме заявки на участие закупки</w:t>
            </w:r>
            <w:r w:rsidRPr="00DE3FEE">
              <w:rPr>
                <w:rFonts w:cstheme="minorHAnsi"/>
                <w:color w:val="000000" w:themeColor="text1"/>
              </w:rPr>
              <w:t xml:space="preserve"> </w:t>
            </w:r>
          </w:p>
        </w:tc>
      </w:tr>
      <w:tr w:rsidR="00271732" w:rsidRPr="00DE3FEE" w:rsidTr="001B3E07">
        <w:trPr>
          <w:cnfStyle w:val="000000010000" w:firstRow="0" w:lastRow="0" w:firstColumn="0" w:lastColumn="0" w:oddVBand="0" w:evenVBand="0" w:oddHBand="0" w:evenHBand="1" w:firstRowFirstColumn="0" w:firstRowLastColumn="0" w:lastRowFirstColumn="0" w:lastRowLastColumn="0"/>
          <w:trHeight w:val="13"/>
        </w:trPr>
        <w:tc>
          <w:tcPr>
            <w:cnfStyle w:val="001000000000" w:firstRow="0" w:lastRow="0" w:firstColumn="1" w:lastColumn="0" w:oddVBand="0" w:evenVBand="0" w:oddHBand="0" w:evenHBand="0" w:firstRowFirstColumn="0" w:firstRowLastColumn="0" w:lastRowFirstColumn="0" w:lastRowLastColumn="0"/>
            <w:tcW w:w="405" w:type="dxa"/>
            <w:vAlign w:val="center"/>
          </w:tcPr>
          <w:p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DE3FEE">
              <w:rPr>
                <w:rFonts w:cstheme="minorHAnsi"/>
                <w:color w:val="000000" w:themeColor="text1"/>
              </w:rPr>
              <w:t>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закупки является индивидуальный предприниматель;</w:t>
            </w:r>
          </w:p>
        </w:tc>
        <w:tc>
          <w:tcPr>
            <w:tcW w:w="4394" w:type="dxa"/>
            <w:vMerge/>
            <w:vAlign w:val="center"/>
          </w:tcPr>
          <w:p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p>
        </w:tc>
      </w:tr>
      <w:tr w:rsidR="00271732" w:rsidRPr="00DE3FEE"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DE3FEE">
              <w:rPr>
                <w:rFonts w:cstheme="minorHAnsi"/>
                <w:color w:val="000000" w:themeColor="text1"/>
              </w:rPr>
              <w:t>Идентификационный номер налогоплательщика участника  закупки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tc>
        <w:tc>
          <w:tcPr>
            <w:tcW w:w="4394" w:type="dxa"/>
            <w:vMerge/>
            <w:vAlign w:val="center"/>
          </w:tcPr>
          <w:p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p>
        </w:tc>
      </w:tr>
      <w:tr w:rsidR="00271732" w:rsidRPr="00DE3FEE" w:rsidTr="001B3E0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DE3FEE">
              <w:rPr>
                <w:rFonts w:cstheme="minorHAnsi"/>
                <w:color w:val="000000" w:themeColor="text1"/>
              </w:rPr>
              <w:t>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закупки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tc>
        <w:tc>
          <w:tcPr>
            <w:tcW w:w="4394" w:type="dxa"/>
            <w:vMerge/>
            <w:vAlign w:val="center"/>
          </w:tcPr>
          <w:p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p>
        </w:tc>
      </w:tr>
      <w:tr w:rsidR="005A2C97" w:rsidRPr="00DE3FEE"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5A2C97" w:rsidRPr="00DE3FEE" w:rsidRDefault="005A2C97" w:rsidP="00E46EEC">
            <w:pPr>
              <w:pStyle w:val="ac"/>
              <w:numPr>
                <w:ilvl w:val="0"/>
                <w:numId w:val="6"/>
              </w:numPr>
              <w:suppressAutoHyphens/>
              <w:jc w:val="both"/>
              <w:rPr>
                <w:rFonts w:cstheme="minorHAnsi"/>
                <w:color w:val="000000" w:themeColor="text1"/>
              </w:rPr>
            </w:pPr>
          </w:p>
        </w:tc>
        <w:tc>
          <w:tcPr>
            <w:tcW w:w="4273" w:type="dxa"/>
            <w:vAlign w:val="center"/>
          </w:tcPr>
          <w:p w:rsidR="005A2C97"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П</w:t>
            </w:r>
            <w:r w:rsidR="005A2C97" w:rsidRPr="00DE3FEE">
              <w:rPr>
                <w:rFonts w:cstheme="minorHAnsi"/>
                <w:color w:val="000000" w:themeColor="text1"/>
              </w:rPr>
              <w:t>одтвержд</w:t>
            </w:r>
            <w:r>
              <w:rPr>
                <w:rFonts w:cstheme="minorHAnsi"/>
                <w:color w:val="000000" w:themeColor="text1"/>
              </w:rPr>
              <w:t>ение</w:t>
            </w:r>
            <w:r w:rsidR="005A2C97" w:rsidRPr="00DE3FEE">
              <w:rPr>
                <w:rFonts w:cstheme="minorHAnsi"/>
                <w:color w:val="000000" w:themeColor="text1"/>
              </w:rPr>
              <w:t xml:space="preserve"> полномочи</w:t>
            </w:r>
            <w:r>
              <w:rPr>
                <w:rFonts w:cstheme="minorHAnsi"/>
                <w:color w:val="000000" w:themeColor="text1"/>
              </w:rPr>
              <w:t>й</w:t>
            </w:r>
            <w:r w:rsidR="005A2C97" w:rsidRPr="00DE3FEE">
              <w:rPr>
                <w:rFonts w:cstheme="minorHAnsi"/>
                <w:color w:val="000000" w:themeColor="text1"/>
              </w:rPr>
              <w:t xml:space="preserve"> лица действов</w:t>
            </w:r>
            <w:r>
              <w:rPr>
                <w:rFonts w:cstheme="minorHAnsi"/>
                <w:color w:val="000000" w:themeColor="text1"/>
              </w:rPr>
              <w:t>ать от имени участника закупки.</w:t>
            </w:r>
          </w:p>
        </w:tc>
        <w:tc>
          <w:tcPr>
            <w:tcW w:w="4394" w:type="dxa"/>
            <w:tcBorders>
              <w:top w:val="single" w:sz="4" w:space="0" w:color="auto"/>
            </w:tcBorders>
            <w:vAlign w:val="center"/>
          </w:tcPr>
          <w:p w:rsidR="005A2C97" w:rsidRPr="00DE3FEE" w:rsidRDefault="00245F51"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fldChar w:fldCharType="begin"/>
            </w:r>
            <w:r>
              <w:rPr>
                <w:rFonts w:cstheme="minorHAnsi"/>
                <w:color w:val="000000" w:themeColor="text1"/>
              </w:rPr>
              <w:instrText xml:space="preserve"> MERGEFIELD "Подтверждение_полномочий" </w:instrText>
            </w:r>
            <w:r>
              <w:rPr>
                <w:rFonts w:cstheme="minorHAnsi"/>
                <w:color w:val="000000" w:themeColor="text1"/>
              </w:rPr>
              <w:fldChar w:fldCharType="separate"/>
            </w:r>
            <w:r w:rsidR="00B73E52">
              <w:rPr>
                <w:rFonts w:cstheme="minorHAnsi"/>
                <w:noProof/>
                <w:color w:val="000000" w:themeColor="text1"/>
              </w:rPr>
              <w:t>«Подтверждение_полномочий»</w:t>
            </w:r>
            <w:r>
              <w:rPr>
                <w:rFonts w:cstheme="minorHAnsi"/>
                <w:color w:val="000000" w:themeColor="text1"/>
              </w:rPr>
              <w:fldChar w:fldCharType="end"/>
            </w:r>
          </w:p>
        </w:tc>
      </w:tr>
      <w:tr w:rsidR="005A2C97" w:rsidRPr="00DE3FEE" w:rsidTr="00547983">
        <w:trPr>
          <w:cnfStyle w:val="000000010000" w:firstRow="0" w:lastRow="0" w:firstColumn="0" w:lastColumn="0" w:oddVBand="0" w:evenVBand="0" w:oddHBand="0" w:evenHBand="1" w:firstRowFirstColumn="0" w:firstRowLastColumn="0" w:lastRowFirstColumn="0" w:lastRowLastColumn="0"/>
          <w:trHeight w:val="2829"/>
        </w:trPr>
        <w:tc>
          <w:tcPr>
            <w:cnfStyle w:val="001000000000" w:firstRow="0" w:lastRow="0" w:firstColumn="1" w:lastColumn="0" w:oddVBand="0" w:evenVBand="0" w:oddHBand="0" w:evenHBand="0" w:firstRowFirstColumn="0" w:firstRowLastColumn="0" w:lastRowFirstColumn="0" w:lastRowLastColumn="0"/>
            <w:tcW w:w="405" w:type="dxa"/>
            <w:vAlign w:val="center"/>
          </w:tcPr>
          <w:p w:rsidR="005A2C97" w:rsidRPr="00DE3FEE" w:rsidRDefault="005A2C97" w:rsidP="00E46EEC">
            <w:pPr>
              <w:pStyle w:val="ac"/>
              <w:numPr>
                <w:ilvl w:val="0"/>
                <w:numId w:val="6"/>
              </w:numPr>
              <w:suppressAutoHyphens/>
              <w:jc w:val="both"/>
              <w:rPr>
                <w:rFonts w:cstheme="minorHAnsi"/>
                <w:color w:val="000000" w:themeColor="text1"/>
              </w:rPr>
            </w:pPr>
          </w:p>
        </w:tc>
        <w:tc>
          <w:tcPr>
            <w:tcW w:w="4273" w:type="dxa"/>
            <w:tcBorders>
              <w:top w:val="single" w:sz="4" w:space="0" w:color="auto"/>
            </w:tcBorders>
            <w:vAlign w:val="center"/>
          </w:tcPr>
          <w:p w:rsidR="005A2C97"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t>Р</w:t>
            </w:r>
            <w:r w:rsidR="005A2C97">
              <w:t>ешени</w:t>
            </w:r>
            <w:r>
              <w:t>е</w:t>
            </w:r>
            <w:r w:rsidR="005A2C97">
              <w:t xml:space="preserve"> </w:t>
            </w:r>
            <w:r w:rsidR="005A2C97" w:rsidRPr="006A2440">
              <w:t>об одобрении или о совершении крупной сделки</w:t>
            </w:r>
            <w:r>
              <w:t>.</w:t>
            </w:r>
          </w:p>
        </w:tc>
        <w:tc>
          <w:tcPr>
            <w:tcW w:w="4394" w:type="dxa"/>
            <w:tcBorders>
              <w:top w:val="single" w:sz="4" w:space="0" w:color="auto"/>
            </w:tcBorders>
            <w:vAlign w:val="center"/>
          </w:tcPr>
          <w:p w:rsidR="005A2C97" w:rsidRPr="00DE3FEE" w:rsidRDefault="00245F51" w:rsidP="00E46EEC">
            <w:pPr>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lang w:eastAsia="ru-RU"/>
              </w:rPr>
            </w:pPr>
            <w:r>
              <w:rPr>
                <w:rFonts w:cstheme="minorHAnsi"/>
                <w:color w:val="000000" w:themeColor="text1"/>
                <w:lang w:eastAsia="ru-RU"/>
              </w:rPr>
              <w:fldChar w:fldCharType="begin"/>
            </w:r>
            <w:r>
              <w:rPr>
                <w:rFonts w:cstheme="minorHAnsi"/>
                <w:color w:val="000000" w:themeColor="text1"/>
                <w:lang w:eastAsia="ru-RU"/>
              </w:rPr>
              <w:instrText xml:space="preserve"> MERGEFIELD "Одобрение_крупной_сделки" </w:instrText>
            </w:r>
            <w:r>
              <w:rPr>
                <w:rFonts w:cstheme="minorHAnsi"/>
                <w:color w:val="000000" w:themeColor="text1"/>
                <w:lang w:eastAsia="ru-RU"/>
              </w:rPr>
              <w:fldChar w:fldCharType="separate"/>
            </w:r>
            <w:r w:rsidR="00B73E52">
              <w:rPr>
                <w:rFonts w:cstheme="minorHAnsi"/>
                <w:noProof/>
                <w:color w:val="000000" w:themeColor="text1"/>
                <w:lang w:eastAsia="ru-RU"/>
              </w:rPr>
              <w:t>«Одобрение_крупной_сделки»</w:t>
            </w:r>
            <w:r>
              <w:rPr>
                <w:rFonts w:cstheme="minorHAnsi"/>
                <w:color w:val="000000" w:themeColor="text1"/>
                <w:lang w:eastAsia="ru-RU"/>
              </w:rPr>
              <w:fldChar w:fldCharType="end"/>
            </w:r>
          </w:p>
        </w:tc>
      </w:tr>
      <w:tr w:rsidR="005A2C97" w:rsidRPr="00DE3FEE"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5A2C97" w:rsidRPr="005E1D52" w:rsidRDefault="005A2C97" w:rsidP="00E46EEC">
            <w:pPr>
              <w:pStyle w:val="ac"/>
              <w:numPr>
                <w:ilvl w:val="0"/>
                <w:numId w:val="6"/>
              </w:numPr>
              <w:suppressAutoHyphens/>
              <w:jc w:val="both"/>
              <w:rPr>
                <w:rFonts w:cstheme="minorHAnsi"/>
                <w:color w:val="000000" w:themeColor="text1"/>
              </w:rPr>
            </w:pPr>
          </w:p>
        </w:tc>
        <w:tc>
          <w:tcPr>
            <w:tcW w:w="4273" w:type="dxa"/>
            <w:vAlign w:val="center"/>
          </w:tcPr>
          <w:p w:rsidR="005A2C97" w:rsidRPr="005E1D52" w:rsidRDefault="005A2C97"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5E1D52">
              <w:rPr>
                <w:rFonts w:cstheme="minorHAnsi"/>
                <w:color w:val="000000" w:themeColor="text1"/>
              </w:rPr>
              <w:t xml:space="preserve">Информация и документы об обеспечении заявки на участие в конкурентной закупке с участием субъектов малого и среднего предпринимательства, </w:t>
            </w:r>
            <w:r w:rsidRPr="005E1D52">
              <w:rPr>
                <w:rFonts w:cstheme="minorHAnsi"/>
                <w:b/>
                <w:color w:val="000000" w:themeColor="text1"/>
              </w:rPr>
              <w:t>если соответствующее требование предусмотрено документацией о конкурентной закупке:</w:t>
            </w:r>
            <w:r w:rsidR="00271732" w:rsidRPr="005E1D52">
              <w:rPr>
                <w:rFonts w:cstheme="minorHAnsi"/>
                <w:b/>
                <w:color w:val="000000" w:themeColor="text1"/>
              </w:rPr>
              <w:t xml:space="preserve"> </w:t>
            </w:r>
          </w:p>
        </w:tc>
        <w:tc>
          <w:tcPr>
            <w:tcW w:w="4394" w:type="dxa"/>
            <w:tcBorders>
              <w:top w:val="single" w:sz="4" w:space="0" w:color="auto"/>
            </w:tcBorders>
            <w:vAlign w:val="center"/>
          </w:tcPr>
          <w:p w:rsidR="005A2C97" w:rsidRPr="005E1D52" w:rsidRDefault="00576B0B" w:rsidP="007F5704">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5E1D52">
              <w:rPr>
                <w:rFonts w:cstheme="minorHAnsi"/>
                <w:color w:val="000000" w:themeColor="text1"/>
              </w:rPr>
              <w:fldChar w:fldCharType="begin"/>
            </w:r>
            <w:r w:rsidRPr="005E1D52">
              <w:rPr>
                <w:rFonts w:cstheme="minorHAnsi"/>
                <w:color w:val="000000" w:themeColor="text1"/>
              </w:rPr>
              <w:instrText xml:space="preserve"> MERGEFIELD Требуется_обеспечение_заявкидоговора </w:instrText>
            </w:r>
            <w:r w:rsidRPr="005E1D52">
              <w:rPr>
                <w:rFonts w:cstheme="minorHAnsi"/>
                <w:color w:val="000000" w:themeColor="text1"/>
              </w:rPr>
              <w:fldChar w:fldCharType="separate"/>
            </w:r>
            <w:r w:rsidR="00B73E52">
              <w:rPr>
                <w:rFonts w:cstheme="minorHAnsi"/>
                <w:noProof/>
                <w:color w:val="000000" w:themeColor="text1"/>
              </w:rPr>
              <w:t>«</w:t>
            </w:r>
            <w:r w:rsidR="007F5704">
              <w:rPr>
                <w:rFonts w:cstheme="minorHAnsi"/>
                <w:noProof/>
                <w:color w:val="000000" w:themeColor="text1"/>
              </w:rPr>
              <w:t>не требуется</w:t>
            </w:r>
            <w:r w:rsidR="00B73E52">
              <w:rPr>
                <w:rFonts w:cstheme="minorHAnsi"/>
                <w:noProof/>
                <w:color w:val="000000" w:themeColor="text1"/>
              </w:rPr>
              <w:t>»</w:t>
            </w:r>
            <w:r w:rsidRPr="005E1D52">
              <w:rPr>
                <w:rFonts w:cstheme="minorHAnsi"/>
                <w:color w:val="000000" w:themeColor="text1"/>
              </w:rPr>
              <w:fldChar w:fldCharType="end"/>
            </w:r>
          </w:p>
        </w:tc>
      </w:tr>
      <w:tr w:rsidR="005A2C97" w:rsidRPr="00DE3FEE"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5A2C97" w:rsidRPr="00DE3FEE" w:rsidRDefault="005A2C97" w:rsidP="00E46EEC">
            <w:pPr>
              <w:pStyle w:val="ac"/>
              <w:numPr>
                <w:ilvl w:val="0"/>
                <w:numId w:val="6"/>
              </w:numPr>
              <w:suppressAutoHyphens/>
              <w:jc w:val="both"/>
              <w:rPr>
                <w:rFonts w:cstheme="minorHAnsi"/>
                <w:color w:val="000000" w:themeColor="text1"/>
              </w:rPr>
            </w:pPr>
          </w:p>
        </w:tc>
        <w:tc>
          <w:tcPr>
            <w:tcW w:w="4273" w:type="dxa"/>
            <w:vAlign w:val="center"/>
          </w:tcPr>
          <w:p w:rsidR="005A2C97" w:rsidRPr="00367A31" w:rsidRDefault="00D846CE"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С</w:t>
            </w:r>
            <w:r w:rsidR="005A2C97" w:rsidRPr="002011D4">
              <w:rPr>
                <w:rFonts w:cstheme="minorHAnsi"/>
                <w:color w:val="000000" w:themeColor="text1"/>
              </w:rPr>
              <w:t>оответстви</w:t>
            </w:r>
            <w:r>
              <w:rPr>
                <w:rFonts w:cstheme="minorHAnsi"/>
                <w:color w:val="000000" w:themeColor="text1"/>
              </w:rPr>
              <w:t>е</w:t>
            </w:r>
            <w:r w:rsidR="005A2C97" w:rsidRPr="002011D4">
              <w:rPr>
                <w:rFonts w:cstheme="minorHAnsi"/>
                <w:color w:val="000000" w:themeColor="text1"/>
              </w:rPr>
              <w:t xml:space="preserve"> товара, работы или услуги</w:t>
            </w:r>
            <w:r w:rsidR="002011D4" w:rsidRPr="002011D4">
              <w:rPr>
                <w:rFonts w:cstheme="minorHAnsi"/>
                <w:color w:val="000000" w:themeColor="text1"/>
              </w:rPr>
              <w:t>, являющихся предметом закупки</w:t>
            </w:r>
            <w:r w:rsidR="00367A31">
              <w:rPr>
                <w:rFonts w:cstheme="minorHAnsi"/>
                <w:color w:val="000000" w:themeColor="text1"/>
              </w:rPr>
              <w:t xml:space="preserve">, требованиям законодательства </w:t>
            </w:r>
            <w:r w:rsidR="00367A31" w:rsidRPr="002011D4">
              <w:rPr>
                <w:rFonts w:cstheme="minorHAnsi"/>
                <w:color w:val="000000" w:themeColor="text1"/>
              </w:rPr>
              <w:t>Российской Федерации</w:t>
            </w:r>
            <w:r w:rsidR="002011D4" w:rsidRPr="002011D4">
              <w:rPr>
                <w:rFonts w:cstheme="minorHAnsi"/>
                <w:color w:val="000000" w:themeColor="text1"/>
              </w:rPr>
              <w:t>.</w:t>
            </w:r>
          </w:p>
        </w:tc>
        <w:tc>
          <w:tcPr>
            <w:tcW w:w="4394" w:type="dxa"/>
            <w:vAlign w:val="center"/>
          </w:tcPr>
          <w:p w:rsidR="005A2C97" w:rsidRPr="00B001A8" w:rsidRDefault="00245F51" w:rsidP="00FE3DC6">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highlight w:val="yellow"/>
              </w:rPr>
            </w:pPr>
            <w:r>
              <w:rPr>
                <w:rFonts w:cstheme="minorHAnsi"/>
                <w:color w:val="000000" w:themeColor="text1"/>
              </w:rPr>
              <w:fldChar w:fldCharType="begin"/>
            </w:r>
            <w:r>
              <w:rPr>
                <w:rFonts w:cstheme="minorHAnsi"/>
                <w:color w:val="000000" w:themeColor="text1"/>
              </w:rPr>
              <w:instrText xml:space="preserve"> MERGEFIELD "Лицензия_на_товар" </w:instrText>
            </w:r>
            <w:r>
              <w:rPr>
                <w:rFonts w:cstheme="minorHAnsi"/>
                <w:color w:val="000000" w:themeColor="text1"/>
              </w:rPr>
              <w:fldChar w:fldCharType="separate"/>
            </w:r>
            <w:r w:rsidR="00B73E52">
              <w:rPr>
                <w:rFonts w:cstheme="minorHAnsi"/>
                <w:noProof/>
                <w:color w:val="000000" w:themeColor="text1"/>
              </w:rPr>
              <w:t>«</w:t>
            </w:r>
            <w:r w:rsidR="00FE3DC6">
              <w:rPr>
                <w:rFonts w:cstheme="minorHAnsi"/>
                <w:noProof/>
                <w:color w:val="000000" w:themeColor="text1"/>
              </w:rPr>
              <w:t>не требуется</w:t>
            </w:r>
            <w:r w:rsidR="00B73E52">
              <w:rPr>
                <w:rFonts w:cstheme="minorHAnsi"/>
                <w:noProof/>
                <w:color w:val="000000" w:themeColor="text1"/>
              </w:rPr>
              <w:t>»</w:t>
            </w:r>
            <w:r>
              <w:rPr>
                <w:rFonts w:cstheme="minorHAnsi"/>
                <w:color w:val="000000" w:themeColor="text1"/>
              </w:rPr>
              <w:fldChar w:fldCharType="end"/>
            </w:r>
          </w:p>
        </w:tc>
      </w:tr>
      <w:tr w:rsidR="00257785" w:rsidRPr="00DE3FEE" w:rsidTr="005A2C9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257785" w:rsidRPr="00DE3FEE" w:rsidRDefault="00257785" w:rsidP="00E46EEC">
            <w:pPr>
              <w:pStyle w:val="ac"/>
              <w:numPr>
                <w:ilvl w:val="0"/>
                <w:numId w:val="6"/>
              </w:numPr>
              <w:suppressAutoHyphens/>
              <w:jc w:val="both"/>
              <w:rPr>
                <w:rFonts w:cstheme="minorHAnsi"/>
                <w:color w:val="000000" w:themeColor="text1"/>
              </w:rPr>
            </w:pPr>
          </w:p>
        </w:tc>
        <w:tc>
          <w:tcPr>
            <w:tcW w:w="4273" w:type="dxa"/>
            <w:vAlign w:val="center"/>
          </w:tcPr>
          <w:p w:rsidR="00257785" w:rsidRPr="00F21D12" w:rsidRDefault="00257785"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Предложение о цене договора (цене лота, единицы товара, работы, услуги), за исключением проведения аукциона в электронной форме.</w:t>
            </w:r>
          </w:p>
        </w:tc>
        <w:tc>
          <w:tcPr>
            <w:tcW w:w="4394" w:type="dxa"/>
            <w:vAlign w:val="center"/>
          </w:tcPr>
          <w:p w:rsidR="00257785" w:rsidRPr="00F21D12" w:rsidRDefault="001C0A50"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По форме</w:t>
            </w:r>
            <w:r>
              <w:rPr>
                <w:rFonts w:cstheme="minorHAnsi"/>
                <w:color w:val="000000" w:themeColor="text1"/>
              </w:rPr>
              <w:t xml:space="preserve"> ценового предложения</w:t>
            </w:r>
          </w:p>
        </w:tc>
      </w:tr>
      <w:tr w:rsidR="00257785" w:rsidRPr="00DE3FEE"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257785" w:rsidRPr="00DE3FEE" w:rsidRDefault="00257785" w:rsidP="00E46EEC">
            <w:pPr>
              <w:pStyle w:val="ac"/>
              <w:numPr>
                <w:ilvl w:val="0"/>
                <w:numId w:val="6"/>
              </w:numPr>
              <w:suppressAutoHyphens/>
              <w:jc w:val="both"/>
              <w:rPr>
                <w:rFonts w:cstheme="minorHAnsi"/>
                <w:color w:val="000000" w:themeColor="text1"/>
              </w:rPr>
            </w:pPr>
          </w:p>
        </w:tc>
        <w:tc>
          <w:tcPr>
            <w:tcW w:w="4273" w:type="dxa"/>
            <w:vAlign w:val="center"/>
          </w:tcPr>
          <w:p w:rsidR="00257785" w:rsidRPr="00F21D12" w:rsidRDefault="00257785"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F21D12">
              <w:rPr>
                <w:rFonts w:cstheme="minorHAnsi"/>
                <w:color w:val="000000" w:themeColor="text1"/>
              </w:rPr>
              <w:t>Предложение</w:t>
            </w:r>
            <w:r w:rsidR="00D24712">
              <w:rPr>
                <w:rFonts w:cstheme="minorHAnsi"/>
                <w:color w:val="000000" w:themeColor="text1"/>
              </w:rPr>
              <w:t xml:space="preserve"> (согласие)</w:t>
            </w:r>
            <w:r w:rsidRPr="00F21D12">
              <w:rPr>
                <w:rFonts w:cstheme="minorHAnsi"/>
                <w:color w:val="000000" w:themeColor="text1"/>
              </w:rPr>
              <w:t xml:space="preserve"> участника конкурентной закупки с участием субъектов малого и среднего предпринимательства в отношении предмета такой закупки;</w:t>
            </w:r>
          </w:p>
        </w:tc>
        <w:tc>
          <w:tcPr>
            <w:tcW w:w="4394" w:type="dxa"/>
            <w:vAlign w:val="center"/>
          </w:tcPr>
          <w:p w:rsidR="00257785" w:rsidRPr="00F21D12" w:rsidRDefault="001C0A50" w:rsidP="00E46EEC">
            <w:pPr>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По форме «Предложение участника (Часть 1 заявки»</w:t>
            </w:r>
          </w:p>
        </w:tc>
      </w:tr>
      <w:tr w:rsidR="005A2C97" w:rsidRPr="00DE3FEE" w:rsidTr="005A2C9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5A2C97" w:rsidRPr="00DE3FEE" w:rsidRDefault="005A2C97" w:rsidP="00E46EEC">
            <w:pPr>
              <w:pStyle w:val="ac"/>
              <w:numPr>
                <w:ilvl w:val="0"/>
                <w:numId w:val="6"/>
              </w:numPr>
              <w:suppressAutoHyphens/>
              <w:jc w:val="both"/>
              <w:rPr>
                <w:rFonts w:cstheme="minorHAnsi"/>
                <w:color w:val="000000" w:themeColor="text1"/>
              </w:rPr>
            </w:pPr>
          </w:p>
        </w:tc>
        <w:tc>
          <w:tcPr>
            <w:tcW w:w="4273" w:type="dxa"/>
            <w:vAlign w:val="center"/>
          </w:tcPr>
          <w:p w:rsidR="005A2C97" w:rsidRPr="00DE3FEE" w:rsidRDefault="005A2C97"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Д</w:t>
            </w:r>
            <w:r w:rsidRPr="00660425">
              <w:rPr>
                <w:rFonts w:cstheme="minorHAnsi"/>
                <w:color w:val="000000" w:themeColor="text1"/>
              </w:rPr>
              <w:t>екларация, подтверждающая на дату</w:t>
            </w:r>
            <w:r>
              <w:rPr>
                <w:rFonts w:cstheme="minorHAnsi"/>
                <w:color w:val="000000" w:themeColor="text1"/>
              </w:rPr>
              <w:t xml:space="preserve"> подачи заявки на участие в кон</w:t>
            </w:r>
            <w:r w:rsidRPr="00660425">
              <w:rPr>
                <w:rFonts w:cstheme="minorHAnsi"/>
                <w:color w:val="000000" w:themeColor="text1"/>
              </w:rPr>
              <w:t>курентной закупке с участием субъектов ма</w:t>
            </w:r>
            <w:r>
              <w:rPr>
                <w:rFonts w:cstheme="minorHAnsi"/>
                <w:color w:val="000000" w:themeColor="text1"/>
              </w:rPr>
              <w:t>лого и среднего предприниматель</w:t>
            </w:r>
            <w:r w:rsidRPr="00660425">
              <w:rPr>
                <w:rFonts w:cstheme="minorHAnsi"/>
                <w:color w:val="000000" w:themeColor="text1"/>
              </w:rPr>
              <w:t>ства:</w:t>
            </w:r>
          </w:p>
        </w:tc>
        <w:tc>
          <w:tcPr>
            <w:tcW w:w="4394" w:type="dxa"/>
            <w:vAlign w:val="center"/>
          </w:tcPr>
          <w:p w:rsidR="005A2C97" w:rsidRPr="00245F51" w:rsidRDefault="00245F51"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245F51">
              <w:rPr>
                <w:rFonts w:cstheme="minorHAnsi"/>
                <w:color w:val="000000" w:themeColor="text1"/>
              </w:rPr>
              <w:fldChar w:fldCharType="begin"/>
            </w:r>
            <w:r w:rsidRPr="00245F51">
              <w:rPr>
                <w:rFonts w:cstheme="minorHAnsi"/>
                <w:color w:val="000000" w:themeColor="text1"/>
              </w:rPr>
              <w:instrText xml:space="preserve"> MERGEFIELD "Декларация" </w:instrText>
            </w:r>
            <w:r w:rsidRPr="00245F51">
              <w:rPr>
                <w:rFonts w:cstheme="minorHAnsi"/>
                <w:color w:val="000000" w:themeColor="text1"/>
              </w:rPr>
              <w:fldChar w:fldCharType="separate"/>
            </w:r>
            <w:r w:rsidR="00B73E52">
              <w:rPr>
                <w:rFonts w:cstheme="minorHAnsi"/>
                <w:noProof/>
                <w:color w:val="000000" w:themeColor="text1"/>
              </w:rPr>
              <w:t>«Декларация»</w:t>
            </w:r>
            <w:r w:rsidRPr="00245F51">
              <w:rPr>
                <w:rFonts w:cstheme="minorHAnsi"/>
                <w:color w:val="000000" w:themeColor="text1"/>
              </w:rPr>
              <w:fldChar w:fldCharType="end"/>
            </w:r>
          </w:p>
        </w:tc>
      </w:tr>
      <w:tr w:rsidR="00053D20" w:rsidRPr="00DE3FEE"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053D20" w:rsidRPr="00DE3FEE" w:rsidRDefault="00053D20" w:rsidP="00E46EEC">
            <w:pPr>
              <w:pStyle w:val="ac"/>
              <w:numPr>
                <w:ilvl w:val="0"/>
                <w:numId w:val="6"/>
              </w:numPr>
              <w:suppressAutoHyphens/>
              <w:jc w:val="both"/>
              <w:rPr>
                <w:rFonts w:cstheme="minorHAnsi"/>
                <w:color w:val="000000" w:themeColor="text1"/>
              </w:rPr>
            </w:pPr>
          </w:p>
        </w:tc>
        <w:tc>
          <w:tcPr>
            <w:tcW w:w="4273" w:type="dxa"/>
            <w:vAlign w:val="center"/>
          </w:tcPr>
          <w:p w:rsidR="00053D20" w:rsidRDefault="00053D20"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7A6892">
              <w:t xml:space="preserve">Отсутствие сведений об участнике закупки в реестре недобросовестных поставщиков, предусмотренном </w:t>
            </w:r>
            <w:r w:rsidRPr="00864C66">
              <w:t>ст. 5 Федерального закона №223-ФЗ от 18 июля 2011 г. или в реестре недобросовестных поставщиков, предусмотренном Федеральным законом №44-ФЗ от 05 апреля 2013 г.</w:t>
            </w:r>
          </w:p>
        </w:tc>
        <w:tc>
          <w:tcPr>
            <w:tcW w:w="4394" w:type="dxa"/>
            <w:vAlign w:val="center"/>
          </w:tcPr>
          <w:p w:rsidR="00053D20" w:rsidRPr="00245F51" w:rsidRDefault="000B67A6"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Отдельный документ не т</w:t>
            </w:r>
            <w:r w:rsidR="00053D20">
              <w:rPr>
                <w:rFonts w:cstheme="minorHAnsi"/>
                <w:color w:val="000000" w:themeColor="text1"/>
              </w:rPr>
              <w:t>ребуется</w:t>
            </w:r>
          </w:p>
        </w:tc>
      </w:tr>
    </w:tbl>
    <w:p w:rsidR="00517B49" w:rsidRDefault="00517B49">
      <w:pPr>
        <w:pStyle w:val="113"/>
        <w:numPr>
          <w:ilvl w:val="0"/>
          <w:numId w:val="0"/>
        </w:numPr>
      </w:pPr>
    </w:p>
    <w:p w:rsidR="00517B49" w:rsidRDefault="00517B49">
      <w:pPr>
        <w:rPr>
          <w:rFonts w:eastAsia="Times New Roman" w:cs="Arial"/>
          <w:b/>
          <w:color w:val="000000" w:themeColor="text1"/>
          <w:lang w:eastAsia="ru-RU"/>
        </w:rPr>
      </w:pPr>
      <w:r>
        <w:br w:type="page"/>
      </w:r>
    </w:p>
    <w:p w:rsidR="00517B49" w:rsidRPr="00D01CAB" w:rsidRDefault="00517B49" w:rsidP="00517B49">
      <w:pPr>
        <w:pStyle w:val="113"/>
        <w:rPr>
          <w:color w:val="auto"/>
        </w:rPr>
      </w:pPr>
      <w:r w:rsidRPr="00D01CAB">
        <w:rPr>
          <w:color w:val="auto"/>
        </w:rPr>
        <w:lastRenderedPageBreak/>
        <w:t>Перечень</w:t>
      </w:r>
      <w:r w:rsidR="007E60B7" w:rsidRPr="00D01CAB">
        <w:rPr>
          <w:color w:val="auto"/>
        </w:rPr>
        <w:t xml:space="preserve"> необходимых</w:t>
      </w:r>
      <w:r w:rsidRPr="00D01CAB">
        <w:rPr>
          <w:color w:val="auto"/>
        </w:rPr>
        <w:t xml:space="preserve"> </w:t>
      </w:r>
      <w:r w:rsidR="007E60B7" w:rsidRPr="00D01CAB">
        <w:rPr>
          <w:color w:val="auto"/>
        </w:rPr>
        <w:t>документов</w:t>
      </w:r>
      <w:r w:rsidRPr="00D01CAB">
        <w:rPr>
          <w:color w:val="auto"/>
        </w:rPr>
        <w:t xml:space="preserve"> в случае установления критериев оценки заявок</w:t>
      </w:r>
    </w:p>
    <w:permStart w:id="1352664205" w:edGrp="everyone" w:displacedByCustomXml="next"/>
    <w:sdt>
      <w:sdtPr>
        <w:rPr>
          <w:b w:val="0"/>
        </w:rPr>
        <w:alias w:val="Специальные требования"/>
        <w:tag w:val="Специальные требования"/>
        <w:id w:val="1793090837"/>
        <w:placeholder>
          <w:docPart w:val="DBFD60AAA07041F18C52C0DF1058D164"/>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D01CAB" w:rsidRPr="00D01CAB" w:rsidTr="00AD1C1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517B49" w:rsidRPr="00D01CAB" w:rsidRDefault="00517B49" w:rsidP="00AD1C19">
                <w:pPr>
                  <w:suppressAutoHyphens/>
                </w:pPr>
                <w:r w:rsidRPr="00D01CAB">
                  <w:t>№</w:t>
                </w:r>
              </w:p>
            </w:tc>
            <w:tc>
              <w:tcPr>
                <w:tcW w:w="3118" w:type="dxa"/>
                <w:vAlign w:val="center"/>
              </w:tcPr>
              <w:p w:rsidR="00517B49" w:rsidRPr="00D01CAB" w:rsidRDefault="00517B49" w:rsidP="00AD1C19">
                <w:pPr>
                  <w:suppressAutoHyphens/>
                  <w:cnfStyle w:val="100000000000" w:firstRow="1" w:lastRow="0" w:firstColumn="0" w:lastColumn="0" w:oddVBand="0" w:evenVBand="0" w:oddHBand="0" w:evenHBand="0" w:firstRowFirstColumn="0" w:firstRowLastColumn="0" w:lastRowFirstColumn="0" w:lastRowLastColumn="0"/>
                </w:pPr>
                <w:r w:rsidRPr="00D01CAB">
                  <w:t>Требование</w:t>
                </w:r>
              </w:p>
            </w:tc>
            <w:tc>
              <w:tcPr>
                <w:tcW w:w="4932" w:type="dxa"/>
                <w:vAlign w:val="center"/>
              </w:tcPr>
              <w:p w:rsidR="00517B49" w:rsidRPr="00D01CAB" w:rsidRDefault="00517B49" w:rsidP="00AD1C19">
                <w:pPr>
                  <w:suppressAutoHyphens/>
                  <w:cnfStyle w:val="100000000000" w:firstRow="1" w:lastRow="0" w:firstColumn="0" w:lastColumn="0" w:oddVBand="0" w:evenVBand="0" w:oddHBand="0" w:evenHBand="0" w:firstRowFirstColumn="0" w:firstRowLastColumn="0" w:lastRowFirstColumn="0" w:lastRowLastColumn="0"/>
                </w:pPr>
                <w:r w:rsidRPr="00D01CAB">
                  <w:t>Документы (сведения), подтверждающие соответствие требованию</w:t>
                </w:r>
              </w:p>
            </w:tc>
          </w:tr>
          <w:tr w:rsidR="00D01CAB" w:rsidRPr="00D01CAB" w:rsidTr="00AD1C1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517B49" w:rsidRPr="00D01CAB" w:rsidRDefault="00517B49" w:rsidP="00E46EEC">
                <w:pPr>
                  <w:pStyle w:val="ac"/>
                  <w:numPr>
                    <w:ilvl w:val="0"/>
                    <w:numId w:val="6"/>
                  </w:numPr>
                  <w:suppressAutoHyphens/>
                  <w:jc w:val="both"/>
                </w:pPr>
              </w:p>
            </w:tc>
            <w:tc>
              <w:tcPr>
                <w:tcW w:w="3118" w:type="dxa"/>
                <w:vAlign w:val="center"/>
              </w:tcPr>
              <w:p w:rsidR="00934BA3" w:rsidRPr="00D01CAB" w:rsidRDefault="00934BA3"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D01CAB">
                  <w:rPr>
                    <w:rFonts w:cstheme="minorHAnsi"/>
                  </w:rPr>
                  <w:t xml:space="preserve">Наличие финансовых ресурсов </w:t>
                </w:r>
              </w:p>
            </w:tc>
            <w:tc>
              <w:tcPr>
                <w:tcW w:w="4932" w:type="dxa"/>
                <w:vAlign w:val="center"/>
              </w:tcPr>
              <w:sdt>
                <w:sdtPr>
                  <w:rPr>
                    <w:rFonts w:cstheme="minorHAnsi"/>
                  </w:rPr>
                  <w:id w:val="-280962050"/>
                  <w:placeholder>
                    <w:docPart w:val="FF159B18F83B4BDCA9B20DE022307B46"/>
                  </w:placeholder>
                </w:sdtPr>
                <w:sdtEndPr/>
                <w:sdtContent>
                  <w:p w:rsidR="00517B49" w:rsidRPr="00D01CAB" w:rsidRDefault="001C0A50"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D01CAB">
                      <w:rPr>
                        <w:rFonts w:cstheme="minorHAnsi"/>
                      </w:rPr>
                      <w:fldChar w:fldCharType="begin"/>
                    </w:r>
                    <w:r w:rsidRPr="00D01CAB">
                      <w:rPr>
                        <w:rFonts w:cstheme="minorHAnsi"/>
                      </w:rPr>
                      <w:instrText xml:space="preserve"> MERGEFIELD "Требование_о_наличии_финансовых_ресурсов" </w:instrText>
                    </w:r>
                    <w:r w:rsidRPr="00D01CAB">
                      <w:rPr>
                        <w:rFonts w:cstheme="minorHAnsi"/>
                      </w:rPr>
                      <w:fldChar w:fldCharType="separate"/>
                    </w:r>
                    <w:r w:rsidR="00B73E52">
                      <w:rPr>
                        <w:rFonts w:cstheme="minorHAnsi"/>
                        <w:noProof/>
                      </w:rPr>
                      <w:t>«Требование_о_наличии_финансовых_ресурсов»</w:t>
                    </w:r>
                    <w:r w:rsidRPr="00D01CAB">
                      <w:rPr>
                        <w:rFonts w:cstheme="minorHAnsi"/>
                      </w:rPr>
                      <w:fldChar w:fldCharType="end"/>
                    </w:r>
                  </w:p>
                </w:sdtContent>
              </w:sdt>
            </w:tc>
          </w:tr>
          <w:tr w:rsidR="00D01CAB" w:rsidRPr="00D01CAB" w:rsidTr="00AD1C1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517B49" w:rsidRPr="00D01CAB" w:rsidRDefault="00517B49" w:rsidP="00E46EEC">
                <w:pPr>
                  <w:pStyle w:val="ac"/>
                  <w:numPr>
                    <w:ilvl w:val="0"/>
                    <w:numId w:val="6"/>
                  </w:numPr>
                  <w:suppressAutoHyphens/>
                  <w:jc w:val="both"/>
                </w:pPr>
              </w:p>
            </w:tc>
            <w:tc>
              <w:tcPr>
                <w:tcW w:w="3118" w:type="dxa"/>
                <w:vAlign w:val="center"/>
              </w:tcPr>
              <w:p w:rsidR="00517B49" w:rsidRPr="00D01CAB" w:rsidRDefault="00517B49"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D01CAB">
                  <w:rPr>
                    <w:rFonts w:cstheme="minorHAnsi"/>
                  </w:rPr>
                  <w:t>Наличие необходимых кадровых ресурсов</w:t>
                </w:r>
              </w:p>
            </w:tc>
            <w:tc>
              <w:tcPr>
                <w:tcW w:w="4932" w:type="dxa"/>
                <w:vAlign w:val="center"/>
              </w:tcPr>
              <w:p w:rsidR="00517B49" w:rsidRPr="00D01CAB" w:rsidRDefault="006A6D50"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sdt>
                  <w:sdtPr>
                    <w:rPr>
                      <w:rFonts w:cstheme="minorHAnsi"/>
                    </w:rPr>
                    <w:id w:val="337427429"/>
                    <w:placeholder>
                      <w:docPart w:val="2B7188C874244549A95417CFAA53EFF4"/>
                    </w:placeholder>
                    <w15:color w:val="FFFF00"/>
                  </w:sdtPr>
                  <w:sdtEndPr/>
                  <w:sdtContent>
                    <w:r w:rsidR="00517B49" w:rsidRPr="00D01CAB">
                      <w:rPr>
                        <w:rFonts w:cstheme="minorHAnsi"/>
                        <w:noProof/>
                      </w:rPr>
                      <w:fldChar w:fldCharType="begin"/>
                    </w:r>
                    <w:r w:rsidR="00517B49" w:rsidRPr="00D01CAB">
                      <w:rPr>
                        <w:rFonts w:cstheme="minorHAnsi"/>
                        <w:noProof/>
                      </w:rPr>
                      <w:instrText xml:space="preserve"> MERGEFIELD "Документ_кадровых_ресурсов" </w:instrText>
                    </w:r>
                    <w:r w:rsidR="00517B49" w:rsidRPr="00D01CAB">
                      <w:rPr>
                        <w:rFonts w:cstheme="minorHAnsi"/>
                        <w:noProof/>
                      </w:rPr>
                      <w:fldChar w:fldCharType="separate"/>
                    </w:r>
                    <w:r w:rsidR="00B73E52">
                      <w:rPr>
                        <w:rFonts w:cstheme="minorHAnsi"/>
                        <w:noProof/>
                      </w:rPr>
                      <w:t>«Документ_кадровых_ресурсов»</w:t>
                    </w:r>
                    <w:r w:rsidR="00517B49" w:rsidRPr="00D01CAB">
                      <w:rPr>
                        <w:rFonts w:cstheme="minorHAnsi"/>
                        <w:noProof/>
                      </w:rPr>
                      <w:fldChar w:fldCharType="end"/>
                    </w:r>
                  </w:sdtContent>
                </w:sdt>
              </w:p>
            </w:tc>
          </w:tr>
          <w:tr w:rsidR="00D01CAB" w:rsidRPr="00D01CAB" w:rsidTr="00AD1C1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517B49" w:rsidRPr="00D01CAB" w:rsidRDefault="00517B49" w:rsidP="00E46EEC">
                <w:pPr>
                  <w:pStyle w:val="ac"/>
                  <w:numPr>
                    <w:ilvl w:val="0"/>
                    <w:numId w:val="6"/>
                  </w:numPr>
                  <w:suppressAutoHyphens/>
                  <w:jc w:val="both"/>
                </w:pPr>
              </w:p>
            </w:tc>
            <w:tc>
              <w:tcPr>
                <w:tcW w:w="3118" w:type="dxa"/>
                <w:vAlign w:val="center"/>
              </w:tcPr>
              <w:p w:rsidR="00517B49" w:rsidRPr="00D01CAB" w:rsidRDefault="00517B49"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D01CAB">
                  <w:rPr>
                    <w:rFonts w:cstheme="minorHAnsi"/>
                  </w:rPr>
                  <w:t>Наличие необходимых производственных и материально-технических ресурсов</w:t>
                </w:r>
              </w:p>
            </w:tc>
            <w:tc>
              <w:tcPr>
                <w:tcW w:w="4932" w:type="dxa"/>
                <w:vAlign w:val="center"/>
              </w:tcPr>
              <w:p w:rsidR="00517B49" w:rsidRPr="00D01CAB" w:rsidRDefault="006A6D50"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sdt>
                  <w:sdtPr>
                    <w:rPr>
                      <w:rFonts w:cstheme="minorHAnsi"/>
                    </w:rPr>
                    <w:id w:val="-1320116371"/>
                    <w:placeholder>
                      <w:docPart w:val="1AEB27763B964959B724EB2896D62004"/>
                    </w:placeholder>
                    <w15:color w:val="FFFF00"/>
                  </w:sdtPr>
                  <w:sdtEndPr/>
                  <w:sdtContent>
                    <w:r w:rsidR="00517B49" w:rsidRPr="00D01CAB">
                      <w:rPr>
                        <w:rFonts w:cstheme="minorHAnsi"/>
                        <w:noProof/>
                      </w:rPr>
                      <w:fldChar w:fldCharType="begin"/>
                    </w:r>
                    <w:r w:rsidR="00517B49" w:rsidRPr="00D01CAB">
                      <w:rPr>
                        <w:rFonts w:cstheme="minorHAnsi"/>
                        <w:noProof/>
                      </w:rPr>
                      <w:instrText xml:space="preserve"> MERGEFIELD "Документ_производственных_и_материально" </w:instrText>
                    </w:r>
                    <w:r w:rsidR="00517B49" w:rsidRPr="00D01CAB">
                      <w:rPr>
                        <w:rFonts w:cstheme="minorHAnsi"/>
                        <w:noProof/>
                      </w:rPr>
                      <w:fldChar w:fldCharType="separate"/>
                    </w:r>
                    <w:r w:rsidR="00B73E52">
                      <w:rPr>
                        <w:rFonts w:cstheme="minorHAnsi"/>
                        <w:noProof/>
                      </w:rPr>
                      <w:t>«Документ_производственных_и_материально»</w:t>
                    </w:r>
                    <w:r w:rsidR="00517B49" w:rsidRPr="00D01CAB">
                      <w:rPr>
                        <w:rFonts w:cstheme="minorHAnsi"/>
                        <w:noProof/>
                      </w:rPr>
                      <w:fldChar w:fldCharType="end"/>
                    </w:r>
                  </w:sdtContent>
                </w:sdt>
              </w:p>
            </w:tc>
          </w:tr>
          <w:tr w:rsidR="00D01CAB" w:rsidRPr="00D01CAB" w:rsidTr="00AD1C1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517B49" w:rsidRPr="00D01CAB" w:rsidRDefault="00517B49" w:rsidP="00E46EEC">
                <w:pPr>
                  <w:pStyle w:val="ac"/>
                  <w:numPr>
                    <w:ilvl w:val="0"/>
                    <w:numId w:val="6"/>
                  </w:numPr>
                  <w:suppressAutoHyphens/>
                  <w:jc w:val="both"/>
                </w:pPr>
              </w:p>
            </w:tc>
            <w:tc>
              <w:tcPr>
                <w:tcW w:w="3118" w:type="dxa"/>
                <w:vAlign w:val="center"/>
              </w:tcPr>
              <w:p w:rsidR="00517B49" w:rsidRPr="00D01CAB" w:rsidRDefault="00517B49"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D01CAB">
                  <w:rPr>
                    <w:rFonts w:cstheme="minorHAnsi"/>
                  </w:rPr>
                  <w:t>Наличие опыта исполнения аналогичных договоров</w:t>
                </w:r>
              </w:p>
            </w:tc>
            <w:tc>
              <w:tcPr>
                <w:tcW w:w="4932" w:type="dxa"/>
                <w:vAlign w:val="center"/>
              </w:tcPr>
              <w:sdt>
                <w:sdtPr>
                  <w:rPr>
                    <w:rFonts w:cstheme="minorHAnsi"/>
                  </w:rPr>
                  <w:id w:val="-2005498372"/>
                  <w:placeholder>
                    <w:docPart w:val="F9DC35CD4BCB40E09508470AEA170DCA"/>
                  </w:placeholder>
                  <w15:color w:val="FFFF00"/>
                </w:sdtPr>
                <w:sdtEndPr/>
                <w:sdtContent>
                  <w:p w:rsidR="00517B49" w:rsidRPr="00D01CAB" w:rsidRDefault="003D5A15" w:rsidP="00E46EEC">
                    <w:pPr>
                      <w:jc w:val="both"/>
                      <w:cnfStyle w:val="000000010000" w:firstRow="0" w:lastRow="0" w:firstColumn="0" w:lastColumn="0" w:oddVBand="0" w:evenVBand="0" w:oddHBand="0" w:evenHBand="1" w:firstRowFirstColumn="0" w:firstRowLastColumn="0" w:lastRowFirstColumn="0" w:lastRowLastColumn="0"/>
                      <w:rPr>
                        <w:rFonts w:cstheme="minorHAnsi"/>
                      </w:rPr>
                    </w:pPr>
                    <w:r w:rsidRPr="00D01CAB">
                      <w:rPr>
                        <w:rFonts w:cstheme="minorHAnsi"/>
                      </w:rPr>
                      <w:fldChar w:fldCharType="begin"/>
                    </w:r>
                    <w:r w:rsidRPr="00D01CAB">
                      <w:rPr>
                        <w:rFonts w:cstheme="minorHAnsi"/>
                      </w:rPr>
                      <w:instrText xml:space="preserve"> MERGEFIELD "Требование_о_наличии_опыта_исполнения_до" </w:instrText>
                    </w:r>
                    <w:r w:rsidRPr="00D01CAB">
                      <w:rPr>
                        <w:rFonts w:cstheme="minorHAnsi"/>
                      </w:rPr>
                      <w:fldChar w:fldCharType="separate"/>
                    </w:r>
                    <w:r w:rsidR="00B73E52">
                      <w:rPr>
                        <w:rFonts w:cstheme="minorHAnsi"/>
                        <w:noProof/>
                      </w:rPr>
                      <w:t>«Требование_о_наличии_опыта_исполнения_до»</w:t>
                    </w:r>
                    <w:r w:rsidRPr="00D01CAB">
                      <w:rPr>
                        <w:rFonts w:cstheme="minorHAnsi"/>
                      </w:rPr>
                      <w:fldChar w:fldCharType="end"/>
                    </w:r>
                  </w:p>
                </w:sdtContent>
              </w:sdt>
            </w:tc>
          </w:tr>
          <w:permEnd w:id="1352664205"/>
        </w:tbl>
      </w:sdtContent>
    </w:sdt>
    <w:p w:rsidR="00427ECF" w:rsidRPr="00D01CAB" w:rsidRDefault="00427ECF">
      <w:pPr>
        <w:pStyle w:val="113"/>
        <w:numPr>
          <w:ilvl w:val="0"/>
          <w:numId w:val="0"/>
        </w:numPr>
        <w:rPr>
          <w:color w:val="auto"/>
        </w:rPr>
      </w:pPr>
    </w:p>
    <w:p w:rsidR="002B2E7D" w:rsidRPr="00D01CAB" w:rsidRDefault="00427ECF">
      <w:pPr>
        <w:rPr>
          <w:rFonts w:eastAsia="Times New Roman" w:cs="Arial"/>
          <w:b/>
          <w:lang w:eastAsia="ru-RU"/>
        </w:rPr>
      </w:pPr>
      <w:r w:rsidRPr="00D01CAB">
        <w:br w:type="page"/>
      </w:r>
    </w:p>
    <w:p w:rsidR="006F77E2" w:rsidRDefault="006F77E2" w:rsidP="006F77E2">
      <w:pPr>
        <w:pStyle w:val="1"/>
        <w:numPr>
          <w:ilvl w:val="0"/>
          <w:numId w:val="0"/>
        </w:numPr>
        <w:sectPr w:rsidR="006F77E2" w:rsidSect="00243AC8">
          <w:pgSz w:w="11906" w:h="16838"/>
          <w:pgMar w:top="709" w:right="1701" w:bottom="1276" w:left="1701" w:header="709" w:footer="709" w:gutter="0"/>
          <w:cols w:space="708"/>
          <w:docGrid w:linePitch="360"/>
        </w:sectPr>
      </w:pPr>
    </w:p>
    <w:p w:rsidR="00C832C8" w:rsidRDefault="00E74450" w:rsidP="00495AFF">
      <w:pPr>
        <w:pStyle w:val="113"/>
        <w:spacing w:line="240" w:lineRule="auto"/>
        <w:jc w:val="both"/>
      </w:pPr>
      <w:bookmarkStart w:id="9" w:name="_Ref534988683"/>
      <w:bookmarkStart w:id="10" w:name="_Ref534988777"/>
      <w:r>
        <w:rPr>
          <w:rFonts w:cstheme="minorHAnsi"/>
        </w:rPr>
        <w:lastRenderedPageBreak/>
        <w:t>Требования, установленные</w:t>
      </w:r>
      <w:r w:rsidR="00977EA8" w:rsidRPr="00DE3FEE">
        <w:rPr>
          <w:rFonts w:cstheme="minorHAnsi"/>
        </w:rPr>
        <w:t xml:space="preserve"> в соответствии с законодательством РФ к лицам, осуществляющим поставку товара, выполнение работы, оказание услуги, являющихся предметом закупки, за исключением случая,</w:t>
      </w:r>
      <w:r w:rsidR="00977EA8">
        <w:rPr>
          <w:rFonts w:cstheme="minorHAnsi"/>
        </w:rPr>
        <w:t xml:space="preserve"> предусмотренного </w:t>
      </w:r>
      <w:proofErr w:type="spellStart"/>
      <w:r w:rsidR="00977EA8" w:rsidRPr="006E50DA">
        <w:rPr>
          <w:rFonts w:cstheme="minorHAnsi"/>
        </w:rPr>
        <w:t>пп</w:t>
      </w:r>
      <w:proofErr w:type="spellEnd"/>
      <w:r w:rsidR="00977EA8" w:rsidRPr="006E50DA">
        <w:rPr>
          <w:rFonts w:cstheme="minorHAnsi"/>
        </w:rPr>
        <w:t xml:space="preserve">."е" </w:t>
      </w:r>
      <w:proofErr w:type="gramStart"/>
      <w:r w:rsidR="00977EA8" w:rsidRPr="006E50DA">
        <w:rPr>
          <w:rFonts w:cstheme="minorHAnsi"/>
        </w:rPr>
        <w:t>п.1</w:t>
      </w:r>
      <w:r w:rsidR="004F4D34">
        <w:rPr>
          <w:rFonts w:cstheme="minorHAnsi"/>
        </w:rPr>
        <w:t>1</w:t>
      </w:r>
      <w:r w:rsidR="00977EA8" w:rsidRPr="00DE3FEE">
        <w:rPr>
          <w:rFonts w:cstheme="minorHAnsi"/>
        </w:rPr>
        <w:t>;</w:t>
      </w:r>
      <w:r w:rsidR="00495AFF" w:rsidRPr="00495AFF">
        <w:t>,</w:t>
      </w:r>
      <w:proofErr w:type="gramEnd"/>
      <w:r w:rsidR="00495AFF" w:rsidRPr="00495AFF">
        <w:t xml:space="preserve"> а именно:</w:t>
      </w:r>
      <w:r w:rsidR="004C03F1">
        <w:t xml:space="preserve"> </w:t>
      </w:r>
    </w:p>
    <w:permStart w:id="4550623" w:edGrp="everyone" w:displacedByCustomXml="next"/>
    <w:sdt>
      <w:sdtPr>
        <w:rPr>
          <w:b w:val="0"/>
        </w:rPr>
        <w:alias w:val="Специальные требования"/>
        <w:tag w:val="Специальные требования"/>
        <w:id w:val="-950855154"/>
        <w:placeholder>
          <w:docPart w:val="30159E951BF74828B8487F88676BC430"/>
        </w:placeholder>
        <w15:color w:val="FFFF00"/>
      </w:sdtPr>
      <w:sdtEndPr/>
      <w:sdtContent>
        <w:tbl>
          <w:tblPr>
            <w:tblStyle w:val="affffb"/>
            <w:tblW w:w="8502" w:type="dxa"/>
            <w:tblLook w:val="04A0" w:firstRow="1" w:lastRow="0" w:firstColumn="1" w:lastColumn="0" w:noHBand="0" w:noVBand="1"/>
          </w:tblPr>
          <w:tblGrid>
            <w:gridCol w:w="452"/>
            <w:gridCol w:w="3118"/>
            <w:gridCol w:w="4932"/>
          </w:tblGrid>
          <w:tr w:rsidR="00C832C8" w:rsidRPr="0047532E" w:rsidTr="00C832C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832C8" w:rsidRPr="0047532E" w:rsidRDefault="00C832C8" w:rsidP="00C832C8">
                <w:pPr>
                  <w:suppressAutoHyphens/>
                </w:pPr>
                <w:r w:rsidRPr="0047532E">
                  <w:t>№</w:t>
                </w:r>
              </w:p>
            </w:tc>
            <w:tc>
              <w:tcPr>
                <w:tcW w:w="3118" w:type="dxa"/>
                <w:vAlign w:val="center"/>
              </w:tcPr>
              <w:p w:rsidR="00C832C8" w:rsidRPr="0047532E" w:rsidRDefault="00E74450" w:rsidP="00C832C8">
                <w:pPr>
                  <w:suppressAutoHyphens/>
                  <w:cnfStyle w:val="100000000000" w:firstRow="1" w:lastRow="0" w:firstColumn="0" w:lastColumn="0" w:oddVBand="0" w:evenVBand="0" w:oddHBand="0" w:evenHBand="0" w:firstRowFirstColumn="0" w:firstRowLastColumn="0" w:lastRowFirstColumn="0" w:lastRowLastColumn="0"/>
                </w:pPr>
                <w:r>
                  <w:t>Требование</w:t>
                </w:r>
                <w:r w:rsidR="00AC6489">
                  <w:t xml:space="preserve"> </w:t>
                </w:r>
              </w:p>
            </w:tc>
            <w:tc>
              <w:tcPr>
                <w:tcW w:w="4932" w:type="dxa"/>
                <w:vAlign w:val="center"/>
              </w:tcPr>
              <w:p w:rsidR="00C832C8" w:rsidRPr="0047532E" w:rsidRDefault="00E74450" w:rsidP="00AC6489">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rsidR="00967E73">
                  <w:t>.</w:t>
                </w:r>
              </w:p>
            </w:tc>
          </w:tr>
          <w:tr w:rsidR="00C832C8" w:rsidTr="00C832C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832C8" w:rsidRPr="0057727C" w:rsidRDefault="00C832C8" w:rsidP="00E46EEC">
                <w:pPr>
                  <w:pStyle w:val="ac"/>
                  <w:numPr>
                    <w:ilvl w:val="0"/>
                    <w:numId w:val="6"/>
                  </w:numPr>
                  <w:suppressAutoHyphens/>
                  <w:jc w:val="both"/>
                </w:pPr>
              </w:p>
            </w:tc>
            <w:tc>
              <w:tcPr>
                <w:tcW w:w="3118" w:type="dxa"/>
                <w:vAlign w:val="center"/>
              </w:tcPr>
              <w:p w:rsidR="00C832C8" w:rsidRPr="007A6892" w:rsidRDefault="00C832C8" w:rsidP="00E46EEC">
                <w:pPr>
                  <w:suppressAutoHyphens/>
                  <w:jc w:val="both"/>
                  <w:cnfStyle w:val="000000100000" w:firstRow="0" w:lastRow="0" w:firstColumn="0" w:lastColumn="0" w:oddVBand="0" w:evenVBand="0" w:oddHBand="1" w:evenHBand="0" w:firstRowFirstColumn="0" w:firstRowLastColumn="0" w:lastRowFirstColumn="0" w:lastRowLastColumn="0"/>
                </w:pPr>
                <w:r>
                  <w:t>Разрешение на выполнение работ, оказание услуг</w:t>
                </w:r>
              </w:p>
            </w:tc>
            <w:sdt>
              <w:sdtPr>
                <w:id w:val="-239564702"/>
                <w:placeholder>
                  <w:docPart w:val="6DAE0002573B4EFB8E3E709E10A5D169"/>
                </w:placeholder>
                <w15:color w:val="FFFF00"/>
              </w:sdtPr>
              <w:sdtEndPr/>
              <w:sdtContent>
                <w:sdt>
                  <w:sdtPr>
                    <w:id w:val="327176005"/>
                    <w:placeholder>
                      <w:docPart w:val="34601C1DAC5840EEB39B16F38A4A22D3"/>
                    </w:placeholder>
                    <w15:color w:val="FFFF00"/>
                  </w:sdtPr>
                  <w:sdtEndPr/>
                  <w:sdtContent>
                    <w:tc>
                      <w:tcPr>
                        <w:tcW w:w="4932" w:type="dxa"/>
                        <w:vAlign w:val="center"/>
                      </w:tcPr>
                      <w:p w:rsidR="00C832C8" w:rsidRPr="0047532E" w:rsidRDefault="00C832C8" w:rsidP="003D412E">
                        <w:pPr>
                          <w:suppressAutoHyphens/>
                          <w:jc w:val="both"/>
                          <w:cnfStyle w:val="000000100000" w:firstRow="0" w:lastRow="0" w:firstColumn="0" w:lastColumn="0" w:oddVBand="0" w:evenVBand="0" w:oddHBand="1" w:evenHBand="0" w:firstRowFirstColumn="0" w:firstRowLastColumn="0" w:lastRowFirstColumn="0" w:lastRowLastColumn="0"/>
                        </w:pPr>
                        <w:r>
                          <w:rPr>
                            <w:noProof/>
                          </w:rPr>
                          <w:fldChar w:fldCharType="begin"/>
                        </w:r>
                        <w:r>
                          <w:rPr>
                            <w:noProof/>
                          </w:rPr>
                          <w:instrText xml:space="preserve"> MERGEFIELD "Лицензия" </w:instrText>
                        </w:r>
                        <w:r>
                          <w:rPr>
                            <w:noProof/>
                          </w:rPr>
                          <w:fldChar w:fldCharType="separate"/>
                        </w:r>
                        <w:r w:rsidR="003D412E">
                          <w:rPr>
                            <w:noProof/>
                          </w:rPr>
                          <w:t>«</w:t>
                        </w:r>
                        <w:r w:rsidR="00AC34B7">
                          <w:rPr>
                            <w:noProof/>
                          </w:rPr>
                          <w:t xml:space="preserve">не </w:t>
                        </w:r>
                        <w:r w:rsidR="00FE3DC6">
                          <w:rPr>
                            <w:noProof/>
                          </w:rPr>
                          <w:t>требуется</w:t>
                        </w:r>
                        <w:r w:rsidR="00B73E52">
                          <w:rPr>
                            <w:noProof/>
                          </w:rPr>
                          <w:t>»</w:t>
                        </w:r>
                        <w:r>
                          <w:rPr>
                            <w:noProof/>
                          </w:rPr>
                          <w:fldChar w:fldCharType="end"/>
                        </w:r>
                      </w:p>
                    </w:tc>
                  </w:sdtContent>
                </w:sdt>
              </w:sdtContent>
            </w:sdt>
          </w:tr>
          <w:tr w:rsidR="00C832C8" w:rsidTr="002011D4">
            <w:trPr>
              <w:cnfStyle w:val="000000010000" w:firstRow="0" w:lastRow="0" w:firstColumn="0" w:lastColumn="0" w:oddVBand="0" w:evenVBand="0" w:oddHBand="0" w:evenHBand="1" w:firstRowFirstColumn="0" w:firstRowLastColumn="0" w:lastRowFirstColumn="0" w:lastRowLastColumn="0"/>
              <w:trHeight w:val="33"/>
            </w:trPr>
            <w:tc>
              <w:tcPr>
                <w:cnfStyle w:val="001000000000" w:firstRow="0" w:lastRow="0" w:firstColumn="1" w:lastColumn="0" w:oddVBand="0" w:evenVBand="0" w:oddHBand="0" w:evenHBand="0" w:firstRowFirstColumn="0" w:firstRowLastColumn="0" w:lastRowFirstColumn="0" w:lastRowLastColumn="0"/>
                <w:tcW w:w="452" w:type="dxa"/>
                <w:vAlign w:val="center"/>
              </w:tcPr>
              <w:p w:rsidR="00C832C8" w:rsidRPr="0057727C" w:rsidRDefault="00C832C8" w:rsidP="00E46EEC">
                <w:pPr>
                  <w:pStyle w:val="ac"/>
                  <w:numPr>
                    <w:ilvl w:val="0"/>
                    <w:numId w:val="6"/>
                  </w:numPr>
                  <w:suppressAutoHyphens/>
                  <w:jc w:val="both"/>
                </w:pPr>
              </w:p>
            </w:tc>
            <w:tc>
              <w:tcPr>
                <w:tcW w:w="3118" w:type="dxa"/>
                <w:vAlign w:val="center"/>
              </w:tcPr>
              <w:p w:rsidR="00C832C8" w:rsidRPr="00B4490B" w:rsidRDefault="00C832C8" w:rsidP="00E46EEC">
                <w:pPr>
                  <w:suppressAutoHyphens/>
                  <w:jc w:val="both"/>
                  <w:cnfStyle w:val="000000010000" w:firstRow="0" w:lastRow="0" w:firstColumn="0" w:lastColumn="0" w:oddVBand="0" w:evenVBand="0" w:oddHBand="0" w:evenHBand="1" w:firstRowFirstColumn="0" w:firstRowLastColumn="0" w:lastRowFirstColumn="0" w:lastRowLastColumn="0"/>
                </w:pPr>
                <w:r>
                  <w:rPr>
                    <w:noProof/>
                  </w:rPr>
                  <w:t>Членство в саморегулируемой организации</w:t>
                </w:r>
              </w:p>
            </w:tc>
            <w:sdt>
              <w:sdtPr>
                <w:id w:val="81182459"/>
                <w:placeholder>
                  <w:docPart w:val="6F7655B60F79467EA7321AFBEBA9BE6E"/>
                </w:placeholder>
                <w15:color w:val="FFFF00"/>
              </w:sdtPr>
              <w:sdtEndPr/>
              <w:sdtContent>
                <w:tc>
                  <w:tcPr>
                    <w:tcW w:w="4932" w:type="dxa"/>
                    <w:vAlign w:val="center"/>
                  </w:tcPr>
                  <w:p w:rsidR="00C832C8" w:rsidRDefault="00C832C8" w:rsidP="00041DAE">
                    <w:pPr>
                      <w:pStyle w:val="10"/>
                      <w:numPr>
                        <w:ilvl w:val="0"/>
                        <w:numId w:val="0"/>
                      </w:numPr>
                      <w:cnfStyle w:val="000000010000" w:firstRow="0" w:lastRow="0" w:firstColumn="0" w:lastColumn="0" w:oddVBand="0" w:evenVBand="0" w:oddHBand="0" w:evenHBand="1" w:firstRowFirstColumn="0" w:firstRowLastColumn="0" w:lastRowFirstColumn="0" w:lastRowLastColumn="0"/>
                    </w:pPr>
                    <w:r>
                      <w:rPr>
                        <w:noProof/>
                      </w:rPr>
                      <w:fldChar w:fldCharType="begin"/>
                    </w:r>
                    <w:r>
                      <w:rPr>
                        <w:noProof/>
                      </w:rPr>
                      <w:instrText xml:space="preserve"> MERGEFIELD "Документ_о_СРО" </w:instrText>
                    </w:r>
                    <w:r>
                      <w:rPr>
                        <w:noProof/>
                      </w:rPr>
                      <w:fldChar w:fldCharType="separate"/>
                    </w:r>
                    <w:r w:rsidR="007F5704">
                      <w:rPr>
                        <w:noProof/>
                      </w:rPr>
                      <w:t>требуется</w:t>
                    </w:r>
                    <w:r>
                      <w:rPr>
                        <w:noProof/>
                      </w:rPr>
                      <w:fldChar w:fldCharType="end"/>
                    </w:r>
                    <w:r>
                      <w:t xml:space="preserve"> </w:t>
                    </w:r>
                  </w:p>
                </w:tc>
              </w:sdtContent>
            </w:sdt>
          </w:tr>
          <w:tr w:rsidR="00C832C8" w:rsidTr="00C832C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832C8" w:rsidRPr="0057727C" w:rsidRDefault="00C832C8" w:rsidP="00E46EEC">
                <w:pPr>
                  <w:pStyle w:val="ac"/>
                  <w:numPr>
                    <w:ilvl w:val="0"/>
                    <w:numId w:val="6"/>
                  </w:numPr>
                  <w:suppressAutoHyphens/>
                  <w:jc w:val="both"/>
                </w:pPr>
              </w:p>
            </w:tc>
            <w:tc>
              <w:tcPr>
                <w:tcW w:w="3118" w:type="dxa"/>
                <w:vAlign w:val="center"/>
              </w:tcPr>
              <w:sdt>
                <w:sdtPr>
                  <w:id w:val="347765857"/>
                  <w:placeholder>
                    <w:docPart w:val="4A77322EF84F4958AD3653A865210971"/>
                  </w:placeholder>
                  <w15:color w:val="FFFF00"/>
                </w:sdtPr>
                <w:sdtEndPr>
                  <w:rPr>
                    <w:noProof/>
                  </w:rPr>
                </w:sdtEndPr>
                <w:sdtContent>
                  <w:p w:rsidR="00C832C8" w:rsidRDefault="00C832C8" w:rsidP="00E46EEC">
                    <w:pPr>
                      <w:suppressAutoHyphens/>
                      <w:jc w:val="both"/>
                      <w:cnfStyle w:val="000000100000" w:firstRow="0" w:lastRow="0" w:firstColumn="0" w:lastColumn="0" w:oddVBand="0" w:evenVBand="0" w:oddHBand="1" w:evenHBand="0" w:firstRowFirstColumn="0" w:firstRowLastColumn="0" w:lastRowFirstColumn="0" w:lastRowLastColumn="0"/>
                    </w:pPr>
                    <w:r>
                      <w:t>Аттестация НАКС</w:t>
                    </w:r>
                  </w:p>
                </w:sdtContent>
              </w:sdt>
            </w:tc>
            <w:sdt>
              <w:sdtPr>
                <w:id w:val="-678418893"/>
                <w:placeholder>
                  <w:docPart w:val="E73E13223AB745BC9E9A70B15B302189"/>
                </w:placeholder>
                <w15:color w:val="FFFF00"/>
              </w:sdtPr>
              <w:sdtEndPr/>
              <w:sdtContent>
                <w:sdt>
                  <w:sdtPr>
                    <w:id w:val="1793399717"/>
                    <w:placeholder>
                      <w:docPart w:val="90B8B5E7FCD74AFEB50064161CBF5838"/>
                    </w:placeholder>
                    <w15:color w:val="FFFF00"/>
                  </w:sdtPr>
                  <w:sdtEndPr/>
                  <w:sdtContent>
                    <w:tc>
                      <w:tcPr>
                        <w:tcW w:w="4932" w:type="dxa"/>
                        <w:vAlign w:val="center"/>
                      </w:tcPr>
                      <w:p w:rsidR="00C832C8" w:rsidRDefault="00A66BB2" w:rsidP="00FE3DC6">
                        <w:pPr>
                          <w:jc w:val="both"/>
                          <w:cnfStyle w:val="000000100000" w:firstRow="0" w:lastRow="0" w:firstColumn="0" w:lastColumn="0" w:oddVBand="0" w:evenVBand="0" w:oddHBand="1" w:evenHBand="0" w:firstRowFirstColumn="0" w:firstRowLastColumn="0" w:lastRowFirstColumn="0" w:lastRowLastColumn="0"/>
                        </w:pPr>
                        <w:fldSimple w:instr=" MERGEFIELD Документ_требования_об_аттестации_НАКС ">
                          <w:r w:rsidR="00B73E52">
                            <w:rPr>
                              <w:noProof/>
                            </w:rPr>
                            <w:t>«</w:t>
                          </w:r>
                          <w:r w:rsidR="00FE3DC6">
                            <w:rPr>
                              <w:noProof/>
                            </w:rPr>
                            <w:t>не требуется</w:t>
                          </w:r>
                          <w:r w:rsidR="00B73E52">
                            <w:rPr>
                              <w:noProof/>
                            </w:rPr>
                            <w:t>»</w:t>
                          </w:r>
                        </w:fldSimple>
                      </w:p>
                    </w:tc>
                  </w:sdtContent>
                </w:sdt>
              </w:sdtContent>
            </w:sdt>
          </w:tr>
        </w:tbl>
      </w:sdtContent>
    </w:sdt>
    <w:permEnd w:id="4550623"/>
    <w:p w:rsidR="00B93B01" w:rsidRPr="005E1D52" w:rsidRDefault="00B93B01" w:rsidP="00B93B01">
      <w:pPr>
        <w:pStyle w:val="113"/>
        <w:spacing w:line="240" w:lineRule="auto"/>
        <w:jc w:val="both"/>
      </w:pPr>
      <w:r w:rsidRPr="005E1D52">
        <w:t>Требование по обеспечению заявки на участие в закупочной процедуре</w:t>
      </w:r>
    </w:p>
    <w:permStart w:id="159078792" w:edGrp="everyone" w:displacedByCustomXml="next"/>
    <w:sdt>
      <w:sdtPr>
        <w:rPr>
          <w:b w:val="0"/>
        </w:rPr>
        <w:alias w:val="Специальные требования"/>
        <w:tag w:val="Специальные требования"/>
        <w:id w:val="798342438"/>
        <w:placeholder>
          <w:docPart w:val="9A2EA7D5838347EBB2CBA0B1CBBFFEAD"/>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B93B01" w:rsidRPr="005E1D52" w:rsidTr="00B73E5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B93B01" w:rsidRPr="005E1D52" w:rsidRDefault="00B93B01" w:rsidP="00B73E52">
                <w:pPr>
                  <w:suppressAutoHyphens/>
                </w:pPr>
                <w:r w:rsidRPr="005E1D52">
                  <w:t>№</w:t>
                </w:r>
              </w:p>
            </w:tc>
            <w:tc>
              <w:tcPr>
                <w:tcW w:w="3118" w:type="dxa"/>
                <w:vAlign w:val="center"/>
              </w:tcPr>
              <w:p w:rsidR="00B93B01" w:rsidRPr="005E1D52" w:rsidRDefault="00B93B01" w:rsidP="00B73E52">
                <w:pPr>
                  <w:suppressAutoHyphens/>
                  <w:cnfStyle w:val="100000000000" w:firstRow="1" w:lastRow="0" w:firstColumn="0" w:lastColumn="0" w:oddVBand="0" w:evenVBand="0" w:oddHBand="0" w:evenHBand="0" w:firstRowFirstColumn="0" w:firstRowLastColumn="0" w:lastRowFirstColumn="0" w:lastRowLastColumn="0"/>
                </w:pPr>
                <w:r w:rsidRPr="005E1D52">
                  <w:t>Требование</w:t>
                </w:r>
              </w:p>
            </w:tc>
            <w:tc>
              <w:tcPr>
                <w:tcW w:w="4932" w:type="dxa"/>
                <w:vAlign w:val="center"/>
              </w:tcPr>
              <w:p w:rsidR="00B93B01" w:rsidRPr="005E1D52" w:rsidRDefault="00B93B01" w:rsidP="00B73E52">
                <w:pPr>
                  <w:suppressAutoHyphens/>
                  <w:cnfStyle w:val="100000000000" w:firstRow="1" w:lastRow="0" w:firstColumn="0" w:lastColumn="0" w:oddVBand="0" w:evenVBand="0" w:oddHBand="0" w:evenHBand="0" w:firstRowFirstColumn="0" w:firstRowLastColumn="0" w:lastRowFirstColumn="0" w:lastRowLastColumn="0"/>
                </w:pPr>
                <w:r w:rsidRPr="005E1D52">
                  <w:t>Документы (сведения), подтверждающие соответствие требованию</w:t>
                </w:r>
              </w:p>
            </w:tc>
          </w:tr>
          <w:tr w:rsidR="002F0BC7" w:rsidRPr="005E1D52" w:rsidTr="00B73E5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2F0BC7" w:rsidRPr="005E1D52" w:rsidRDefault="002F0BC7" w:rsidP="002F0BC7">
                <w:pPr>
                  <w:pStyle w:val="ac"/>
                  <w:numPr>
                    <w:ilvl w:val="0"/>
                    <w:numId w:val="6"/>
                  </w:numPr>
                  <w:suppressAutoHyphens/>
                  <w:jc w:val="both"/>
                </w:pPr>
              </w:p>
            </w:tc>
            <w:tc>
              <w:tcPr>
                <w:tcW w:w="3118" w:type="dxa"/>
                <w:vAlign w:val="center"/>
              </w:tcPr>
              <w:p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t>Размер обеспечения заявки</w:t>
                </w:r>
              </w:p>
            </w:tc>
            <w:tc>
              <w:tcPr>
                <w:tcW w:w="4932" w:type="dxa"/>
                <w:vAlign w:val="center"/>
              </w:tcPr>
              <w:p w:rsidR="002F0BC7" w:rsidRPr="005E1D52" w:rsidRDefault="002F0BC7" w:rsidP="00A77C2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Размер_обеспечения_заявки </w:instrText>
                </w:r>
                <w:r w:rsidRPr="005E1D52">
                  <w:rPr>
                    <w:rFonts w:cstheme="minorHAnsi"/>
                  </w:rPr>
                  <w:fldChar w:fldCharType="separate"/>
                </w:r>
                <w:r w:rsidR="00B73E52">
                  <w:rPr>
                    <w:rFonts w:cstheme="minorHAnsi"/>
                    <w:noProof/>
                  </w:rPr>
                  <w:t>«</w:t>
                </w:r>
                <w:r w:rsidR="00A77C20">
                  <w:rPr>
                    <w:rFonts w:cstheme="minorHAnsi"/>
                    <w:noProof/>
                  </w:rPr>
                  <w:t>не предусмотрено</w:t>
                </w:r>
                <w:r w:rsidR="00B73E52">
                  <w:rPr>
                    <w:rFonts w:cstheme="minorHAnsi"/>
                    <w:noProof/>
                  </w:rPr>
                  <w:t>»</w:t>
                </w:r>
                <w:r w:rsidRPr="005E1D52">
                  <w:rPr>
                    <w:rFonts w:cstheme="minorHAnsi"/>
                  </w:rPr>
                  <w:fldChar w:fldCharType="end"/>
                </w:r>
              </w:p>
            </w:tc>
          </w:tr>
          <w:tr w:rsidR="002F0BC7" w:rsidRPr="005E1D52" w:rsidTr="00B73E5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2F0BC7" w:rsidRPr="005E1D52" w:rsidRDefault="002F0BC7" w:rsidP="002F0BC7">
                <w:pPr>
                  <w:pStyle w:val="ac"/>
                  <w:numPr>
                    <w:ilvl w:val="0"/>
                    <w:numId w:val="6"/>
                  </w:numPr>
                  <w:suppressAutoHyphens/>
                  <w:jc w:val="both"/>
                </w:pPr>
              </w:p>
            </w:tc>
            <w:tc>
              <w:tcPr>
                <w:tcW w:w="3118" w:type="dxa"/>
                <w:vAlign w:val="center"/>
              </w:tcPr>
              <w:p w:rsidR="002F0BC7" w:rsidRPr="005E1D52" w:rsidRDefault="002F0BC7"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 xml:space="preserve">Форма обеспечения заявки </w:t>
                </w:r>
              </w:p>
            </w:tc>
            <w:tc>
              <w:tcPr>
                <w:tcW w:w="4932" w:type="dxa"/>
                <w:vAlign w:val="center"/>
              </w:tcPr>
              <w:p w:rsidR="002F0BC7" w:rsidRPr="005E1D52" w:rsidRDefault="002F0BC7" w:rsidP="00A77C2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Форма_обеспечения_заявки_ </w:instrText>
                </w:r>
                <w:r w:rsidRPr="005E1D52">
                  <w:rPr>
                    <w:rFonts w:cstheme="minorHAnsi"/>
                  </w:rPr>
                  <w:fldChar w:fldCharType="separate"/>
                </w:r>
                <w:r w:rsidR="00B73E52">
                  <w:rPr>
                    <w:rFonts w:cstheme="minorHAnsi"/>
                    <w:noProof/>
                  </w:rPr>
                  <w:t>«</w:t>
                </w:r>
                <w:r w:rsidR="00A77C20">
                  <w:rPr>
                    <w:rFonts w:cstheme="minorHAnsi"/>
                    <w:noProof/>
                  </w:rPr>
                  <w:t>не предусмотрено</w:t>
                </w:r>
                <w:r w:rsidRPr="005E1D52">
                  <w:rPr>
                    <w:rFonts w:cstheme="minorHAnsi"/>
                  </w:rPr>
                  <w:fldChar w:fldCharType="end"/>
                </w:r>
                <w:r w:rsidR="00A77C20">
                  <w:rPr>
                    <w:rFonts w:cstheme="minorHAnsi"/>
                  </w:rPr>
                  <w:t>»</w:t>
                </w:r>
              </w:p>
            </w:tc>
          </w:tr>
        </w:tbl>
      </w:sdtContent>
    </w:sdt>
    <w:permEnd w:id="159078792"/>
    <w:p w:rsidR="00B93B01" w:rsidRPr="005E1D52" w:rsidRDefault="00B93B01" w:rsidP="00B93B01">
      <w:pPr>
        <w:pStyle w:val="113"/>
        <w:spacing w:line="240" w:lineRule="auto"/>
        <w:jc w:val="both"/>
      </w:pPr>
      <w:r w:rsidRPr="005E1D52">
        <w:t>Требование по обеспечению договора на участие в закупочной процедуре</w:t>
      </w:r>
    </w:p>
    <w:permStart w:id="1271549802" w:edGrp="everyone" w:displacedByCustomXml="next"/>
    <w:sdt>
      <w:sdtPr>
        <w:rPr>
          <w:b w:val="0"/>
        </w:rPr>
        <w:alias w:val="Специальные требования"/>
        <w:tag w:val="Специальные требования"/>
        <w:id w:val="-692846911"/>
        <w:placeholder>
          <w:docPart w:val="79C5D9FBD1EB49DF8EB4740308A8D2EC"/>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B93B01" w:rsidRPr="005E1D52" w:rsidTr="00B73E5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B93B01" w:rsidRPr="005E1D52" w:rsidRDefault="00B93B01" w:rsidP="00B73E52">
                <w:pPr>
                  <w:suppressAutoHyphens/>
                </w:pPr>
                <w:r w:rsidRPr="005E1D52">
                  <w:t>№</w:t>
                </w:r>
              </w:p>
            </w:tc>
            <w:tc>
              <w:tcPr>
                <w:tcW w:w="3118" w:type="dxa"/>
                <w:vAlign w:val="center"/>
              </w:tcPr>
              <w:p w:rsidR="00B93B01" w:rsidRPr="005E1D52" w:rsidRDefault="00B93B01" w:rsidP="00B73E52">
                <w:pPr>
                  <w:suppressAutoHyphens/>
                  <w:cnfStyle w:val="100000000000" w:firstRow="1" w:lastRow="0" w:firstColumn="0" w:lastColumn="0" w:oddVBand="0" w:evenVBand="0" w:oddHBand="0" w:evenHBand="0" w:firstRowFirstColumn="0" w:firstRowLastColumn="0" w:lastRowFirstColumn="0" w:lastRowLastColumn="0"/>
                </w:pPr>
                <w:r w:rsidRPr="005E1D52">
                  <w:t>Требование</w:t>
                </w:r>
              </w:p>
            </w:tc>
            <w:tc>
              <w:tcPr>
                <w:tcW w:w="4932" w:type="dxa"/>
                <w:vAlign w:val="center"/>
              </w:tcPr>
              <w:p w:rsidR="00B93B01" w:rsidRPr="005E1D52" w:rsidRDefault="00B93B01" w:rsidP="00B73E52">
                <w:pPr>
                  <w:suppressAutoHyphens/>
                  <w:cnfStyle w:val="100000000000" w:firstRow="1" w:lastRow="0" w:firstColumn="0" w:lastColumn="0" w:oddVBand="0" w:evenVBand="0" w:oddHBand="0" w:evenHBand="0" w:firstRowFirstColumn="0" w:firstRowLastColumn="0" w:lastRowFirstColumn="0" w:lastRowLastColumn="0"/>
                </w:pPr>
                <w:r w:rsidRPr="005E1D52">
                  <w:t>Документы (сведения), подтверждающие соответствие требованию</w:t>
                </w:r>
              </w:p>
            </w:tc>
          </w:tr>
          <w:tr w:rsidR="002F0BC7" w:rsidRPr="005E1D52" w:rsidTr="00B73E5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2F0BC7" w:rsidRPr="005E1D52" w:rsidRDefault="002F0BC7" w:rsidP="002F0BC7">
                <w:pPr>
                  <w:pStyle w:val="ac"/>
                  <w:numPr>
                    <w:ilvl w:val="0"/>
                    <w:numId w:val="6"/>
                  </w:numPr>
                  <w:suppressAutoHyphens/>
                  <w:jc w:val="both"/>
                </w:pPr>
              </w:p>
            </w:tc>
            <w:tc>
              <w:tcPr>
                <w:tcW w:w="3118" w:type="dxa"/>
                <w:vAlign w:val="center"/>
              </w:tcPr>
              <w:p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t>Размер обеспечения договора</w:t>
                </w:r>
              </w:p>
            </w:tc>
            <w:tc>
              <w:tcPr>
                <w:tcW w:w="4932" w:type="dxa"/>
                <w:vAlign w:val="center"/>
              </w:tcPr>
              <w:p w:rsidR="002F0BC7" w:rsidRPr="005E1D52" w:rsidRDefault="002F0BC7" w:rsidP="00A77C2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Размер_обеспечения_договора </w:instrText>
                </w:r>
                <w:r w:rsidRPr="005E1D52">
                  <w:rPr>
                    <w:rFonts w:cstheme="minorHAnsi"/>
                  </w:rPr>
                  <w:fldChar w:fldCharType="separate"/>
                </w:r>
                <w:r w:rsidR="00B73E52">
                  <w:rPr>
                    <w:rFonts w:cstheme="minorHAnsi"/>
                    <w:noProof/>
                  </w:rPr>
                  <w:t>«</w:t>
                </w:r>
                <w:r w:rsidR="00A77C20">
                  <w:rPr>
                    <w:rFonts w:cstheme="minorHAnsi"/>
                    <w:noProof/>
                  </w:rPr>
                  <w:t>не предусмотрено</w:t>
                </w:r>
                <w:r w:rsidR="00B73E52">
                  <w:rPr>
                    <w:rFonts w:cstheme="minorHAnsi"/>
                    <w:noProof/>
                  </w:rPr>
                  <w:t>»</w:t>
                </w:r>
                <w:r w:rsidRPr="005E1D52">
                  <w:rPr>
                    <w:rFonts w:cstheme="minorHAnsi"/>
                  </w:rPr>
                  <w:fldChar w:fldCharType="end"/>
                </w:r>
              </w:p>
            </w:tc>
          </w:tr>
          <w:tr w:rsidR="002F0BC7" w:rsidRPr="005E1D52" w:rsidTr="00B73E5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2F0BC7" w:rsidRPr="005E1D52" w:rsidRDefault="002F0BC7" w:rsidP="002F0BC7">
                <w:pPr>
                  <w:pStyle w:val="ac"/>
                  <w:numPr>
                    <w:ilvl w:val="0"/>
                    <w:numId w:val="6"/>
                  </w:numPr>
                  <w:suppressAutoHyphens/>
                  <w:jc w:val="both"/>
                </w:pPr>
              </w:p>
            </w:tc>
            <w:tc>
              <w:tcPr>
                <w:tcW w:w="3118" w:type="dxa"/>
                <w:vAlign w:val="center"/>
              </w:tcPr>
              <w:p w:rsidR="002F0BC7" w:rsidRPr="005E1D52" w:rsidRDefault="002F0BC7"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Форма обеспечения договора</w:t>
                </w:r>
              </w:p>
            </w:tc>
            <w:tc>
              <w:tcPr>
                <w:tcW w:w="4932" w:type="dxa"/>
                <w:vAlign w:val="center"/>
              </w:tcPr>
              <w:p w:rsidR="002F0BC7" w:rsidRPr="005E1D52" w:rsidRDefault="002F0BC7" w:rsidP="00A77C20">
                <w:pPr>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Форма_обеспечения_договора </w:instrText>
                </w:r>
                <w:r w:rsidRPr="005E1D52">
                  <w:rPr>
                    <w:rFonts w:cstheme="minorHAnsi"/>
                  </w:rPr>
                  <w:fldChar w:fldCharType="separate"/>
                </w:r>
                <w:r w:rsidR="00B73E52">
                  <w:rPr>
                    <w:rFonts w:cstheme="minorHAnsi"/>
                    <w:noProof/>
                  </w:rPr>
                  <w:t>«</w:t>
                </w:r>
                <w:r w:rsidR="00A77C20">
                  <w:rPr>
                    <w:rFonts w:cstheme="minorHAnsi"/>
                    <w:noProof/>
                  </w:rPr>
                  <w:t>не предусмотрено</w:t>
                </w:r>
                <w:r w:rsidR="00B73E52">
                  <w:rPr>
                    <w:rFonts w:cstheme="minorHAnsi"/>
                    <w:noProof/>
                  </w:rPr>
                  <w:t>»</w:t>
                </w:r>
                <w:r w:rsidRPr="005E1D52">
                  <w:rPr>
                    <w:rFonts w:cstheme="minorHAnsi"/>
                  </w:rPr>
                  <w:fldChar w:fldCharType="end"/>
                </w:r>
                <w:r w:rsidRPr="005E1D52">
                  <w:rPr>
                    <w:rFonts w:cstheme="minorHAnsi"/>
                  </w:rPr>
                  <w:t xml:space="preserve"> </w:t>
                </w:r>
              </w:p>
            </w:tc>
          </w:tr>
          <w:tr w:rsidR="00B93B01" w:rsidRPr="00D01CAB" w:rsidTr="00B73E5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B93B01" w:rsidRPr="005E1D52" w:rsidRDefault="00B93B01" w:rsidP="00E46EEC">
                <w:pPr>
                  <w:pStyle w:val="ac"/>
                  <w:numPr>
                    <w:ilvl w:val="0"/>
                    <w:numId w:val="6"/>
                  </w:numPr>
                  <w:suppressAutoHyphens/>
                  <w:jc w:val="both"/>
                </w:pPr>
              </w:p>
            </w:tc>
            <w:tc>
              <w:tcPr>
                <w:tcW w:w="3118" w:type="dxa"/>
                <w:vAlign w:val="center"/>
              </w:tcPr>
              <w:p w:rsidR="00B93B01" w:rsidRPr="005E1D52" w:rsidRDefault="00B93B01"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t>Срок предоставления обеспечения договора</w:t>
                </w:r>
              </w:p>
            </w:tc>
            <w:tc>
              <w:tcPr>
                <w:tcW w:w="4932" w:type="dxa"/>
                <w:vAlign w:val="center"/>
              </w:tcPr>
              <w:p w:rsidR="00B93B01" w:rsidRDefault="00A66BB2" w:rsidP="00A77C20">
                <w:pPr>
                  <w:jc w:val="both"/>
                  <w:cnfStyle w:val="000000100000" w:firstRow="0" w:lastRow="0" w:firstColumn="0" w:lastColumn="0" w:oddVBand="0" w:evenVBand="0" w:oddHBand="1" w:evenHBand="0" w:firstRowFirstColumn="0" w:firstRowLastColumn="0" w:lastRowFirstColumn="0" w:lastRowLastColumn="0"/>
                  <w:rPr>
                    <w:rFonts w:cstheme="minorHAnsi"/>
                  </w:rPr>
                </w:pPr>
                <w:fldSimple w:instr=" MERGEFIELD Срок_предоставления_обеспечения_договора ">
                  <w:r w:rsidR="00B73E52">
                    <w:rPr>
                      <w:noProof/>
                    </w:rPr>
                    <w:t>«</w:t>
                  </w:r>
                  <w:r w:rsidR="00A77C20">
                    <w:rPr>
                      <w:noProof/>
                    </w:rPr>
                    <w:t>не предусмотрено</w:t>
                  </w:r>
                  <w:r w:rsidR="00B73E52">
                    <w:rPr>
                      <w:noProof/>
                    </w:rPr>
                    <w:t>»</w:t>
                  </w:r>
                </w:fldSimple>
              </w:p>
            </w:tc>
          </w:tr>
          <w:permEnd w:id="1271549802"/>
        </w:tbl>
      </w:sdtContent>
    </w:sdt>
    <w:p w:rsidR="00C832C8" w:rsidRDefault="00C832C8">
      <w:pPr>
        <w:rPr>
          <w:rFonts w:eastAsia="Times New Roman" w:cs="Arial"/>
          <w:b/>
          <w:color w:val="000000" w:themeColor="text1"/>
          <w:sz w:val="24"/>
          <w:lang w:eastAsia="ru-RU"/>
        </w:rPr>
      </w:pPr>
      <w:r>
        <w:br w:type="page"/>
      </w:r>
    </w:p>
    <w:p w:rsidR="00696A07" w:rsidRDefault="00696A07" w:rsidP="00696A07">
      <w:pPr>
        <w:pStyle w:val="1"/>
      </w:pPr>
      <w:bookmarkStart w:id="11" w:name="_Toc74641430"/>
      <w:r>
        <w:lastRenderedPageBreak/>
        <w:t>Требования к заявке на участие в закупке</w:t>
      </w:r>
      <w:bookmarkEnd w:id="9"/>
      <w:bookmarkEnd w:id="11"/>
    </w:p>
    <w:p w:rsidR="00696A07" w:rsidRPr="002011D4" w:rsidRDefault="00421159" w:rsidP="00696A07">
      <w:pPr>
        <w:pStyle w:val="113"/>
      </w:pPr>
      <w:r w:rsidRPr="002011D4">
        <w:t>С</w:t>
      </w:r>
      <w:r w:rsidR="00696A07" w:rsidRPr="002011D4">
        <w:t>остав заявки</w:t>
      </w:r>
    </w:p>
    <w:p w:rsidR="00480129" w:rsidRDefault="002741DB" w:rsidP="002741DB">
      <w:pPr>
        <w:pStyle w:val="111"/>
      </w:pPr>
      <w:r w:rsidRPr="002741DB">
        <w:t xml:space="preserve">Заявка на участие </w:t>
      </w:r>
      <w:r>
        <w:t xml:space="preserve">в конкурсе </w:t>
      </w:r>
      <w:r w:rsidRPr="002741DB">
        <w:t>в электронной форме состоит из двух частей и предложения участника закупки о цене договора (цене лота, единицы товара, работы, услуги)</w:t>
      </w:r>
      <w:r w:rsidR="00696A07">
        <w:t>.</w:t>
      </w:r>
    </w:p>
    <w:sdt>
      <w:sdtPr>
        <w:alias w:val="Части заявки"/>
        <w:tag w:val="Части заявки"/>
        <w:id w:val="-631405894"/>
        <w:lock w:val="sdtLocked"/>
        <w:placeholder>
          <w:docPart w:val="C5EBA79C495E433AB26B46247F6F5FB4"/>
        </w:placeholder>
        <w15:color w:val="00CCFF"/>
        <w:docPartList>
          <w:docPartGallery w:val="Quick Parts"/>
          <w:docPartCategory w:val="Документация о закупке: части заявки"/>
        </w:docPartList>
      </w:sdtPr>
      <w:sdtEndPr/>
      <w:sdtContent>
        <w:p w:rsidR="00D24712" w:rsidRPr="00A7091C" w:rsidRDefault="00D24712" w:rsidP="00D24712">
          <w:pPr>
            <w:pStyle w:val="111"/>
            <w:rPr>
              <w:color w:val="auto"/>
            </w:rPr>
          </w:pPr>
          <w:r w:rsidRPr="00A7091C">
            <w:rPr>
              <w:color w:val="auto"/>
            </w:rPr>
            <w:t>Первая часть заявки на участие в конкурсе в электронной форме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w:t>
          </w:r>
          <w:r>
            <w:rPr>
              <w:color w:val="auto"/>
            </w:rPr>
            <w:t xml:space="preserve"> </w:t>
          </w:r>
          <w:r w:rsidRPr="00A7091C">
            <w:rPr>
              <w:color w:val="auto"/>
            </w:rPr>
            <w:t>пп.</w:t>
          </w:r>
          <w:r>
            <w:rPr>
              <w:color w:val="auto"/>
            </w:rPr>
            <w:t xml:space="preserve">10, п 4.1 </w:t>
          </w:r>
          <w:r w:rsidRPr="00A7091C">
            <w:rPr>
              <w:color w:val="auto"/>
            </w:rPr>
            <w:t xml:space="preserve">документации о закупке. </w:t>
          </w:r>
        </w:p>
        <w:p w:rsidR="00B664F1" w:rsidRPr="00B664F1" w:rsidRDefault="002741DB" w:rsidP="00E74450">
          <w:pPr>
            <w:pStyle w:val="111"/>
          </w:pPr>
          <w:r w:rsidRPr="00D24712">
            <w:rPr>
              <w:color w:val="auto"/>
            </w:rPr>
            <w:t>Вторая часть данной заявки должна содержать информацию и доку</w:t>
          </w:r>
          <w:r w:rsidR="005A2C97" w:rsidRPr="00D24712">
            <w:rPr>
              <w:color w:val="auto"/>
            </w:rPr>
            <w:t>менты,</w:t>
          </w:r>
          <w:r w:rsidR="008169DE" w:rsidRPr="00D24712">
            <w:rPr>
              <w:color w:val="auto"/>
            </w:rPr>
            <w:t xml:space="preserve"> предусмотренные </w:t>
          </w:r>
          <w:proofErr w:type="spellStart"/>
          <w:r w:rsidR="008169DE" w:rsidRPr="00D24712">
            <w:rPr>
              <w:color w:val="auto"/>
            </w:rPr>
            <w:t>пп</w:t>
          </w:r>
          <w:proofErr w:type="spellEnd"/>
          <w:r w:rsidR="008169DE" w:rsidRPr="00D24712">
            <w:rPr>
              <w:color w:val="auto"/>
            </w:rPr>
            <w:t xml:space="preserve">. 1 - </w:t>
          </w:r>
          <w:r w:rsidR="00A5201A" w:rsidRPr="00D24712">
            <w:rPr>
              <w:color w:val="auto"/>
            </w:rPr>
            <w:t>8</w:t>
          </w:r>
          <w:r w:rsidR="008169DE" w:rsidRPr="00D24712">
            <w:rPr>
              <w:color w:val="auto"/>
            </w:rPr>
            <w:t xml:space="preserve"> и 1</w:t>
          </w:r>
          <w:r w:rsidR="00A5201A" w:rsidRPr="00D24712">
            <w:rPr>
              <w:color w:val="auto"/>
            </w:rPr>
            <w:t>1</w:t>
          </w:r>
          <w:r w:rsidRPr="00D24712">
            <w:rPr>
              <w:color w:val="auto"/>
            </w:rPr>
            <w:t>, п.</w:t>
          </w:r>
          <w:r w:rsidR="00B664F1" w:rsidRPr="00D24712">
            <w:rPr>
              <w:color w:val="auto"/>
            </w:rPr>
            <w:t>4.1</w:t>
          </w:r>
          <w:r w:rsidRPr="00D24712">
            <w:rPr>
              <w:color w:val="auto"/>
            </w:rPr>
            <w:t xml:space="preserve">, а также </w:t>
          </w:r>
          <w:r w:rsidR="00427ECF">
            <w:t xml:space="preserve">п. </w:t>
          </w:r>
          <w:r w:rsidR="00B664F1">
            <w:t>4.2</w:t>
          </w:r>
          <w:r w:rsidR="00B664F1" w:rsidRPr="00D24712">
            <w:rPr>
              <w:color w:val="auto"/>
            </w:rPr>
            <w:t xml:space="preserve"> настоящей документации</w:t>
          </w:r>
          <w:r w:rsidRPr="00D24712">
            <w:rPr>
              <w:color w:val="auto"/>
            </w:rPr>
            <w:t xml:space="preserve"> в отношении критериев и по</w:t>
          </w:r>
          <w:r w:rsidR="00427ECF" w:rsidRPr="00D24712">
            <w:rPr>
              <w:color w:val="auto"/>
            </w:rPr>
            <w:t>рядка оценки и сопоставления за</w:t>
          </w:r>
          <w:r w:rsidRPr="00D24712">
            <w:rPr>
              <w:color w:val="auto"/>
            </w:rPr>
            <w:t xml:space="preserve">явок на участие в такой закупке, применяемых к участникам закупки (в случае установления в документации о конкурентной закупке этих критериев). </w:t>
          </w:r>
        </w:p>
        <w:p w:rsidR="00D20516" w:rsidRPr="005A2C97" w:rsidRDefault="002741DB" w:rsidP="002741DB">
          <w:pPr>
            <w:pStyle w:val="111"/>
          </w:pPr>
          <w:r w:rsidRPr="002741DB">
            <w:rPr>
              <w:color w:val="auto"/>
            </w:rPr>
            <w:t>При этом информация и документы должны содержаться в заявке на участие в конкурсе в электронной форме</w:t>
          </w:r>
          <w:r w:rsidR="00517B49">
            <w:rPr>
              <w:color w:val="auto"/>
            </w:rPr>
            <w:t>,</w:t>
          </w:r>
          <w:r w:rsidRPr="002741DB">
            <w:rPr>
              <w:color w:val="auto"/>
            </w:rPr>
            <w:t xml:space="preserve"> в случае установления обязанности их представления в соответствии с п </w:t>
          </w:r>
          <w:r w:rsidR="00B664F1">
            <w:rPr>
              <w:color w:val="auto"/>
            </w:rPr>
            <w:t>4.1</w:t>
          </w:r>
        </w:p>
        <w:p w:rsidR="005A2C97" w:rsidRDefault="005A2C97" w:rsidP="005A2C97">
          <w:pPr>
            <w:pStyle w:val="111"/>
          </w:pPr>
          <w:r w:rsidRPr="005A2C97">
            <w:t>Декларация</w:t>
          </w:r>
          <w:r w:rsidR="00255AE9">
            <w:t>, предусмотренная пп.1</w:t>
          </w:r>
          <w:r w:rsidR="00A5201A">
            <w:t>1</w:t>
          </w:r>
          <w:r>
            <w:t xml:space="preserve"> п.4.1</w:t>
          </w:r>
          <w:r w:rsidRPr="005A2C97">
            <w:t xml:space="preserve">, представляется в составе заявки участником конкурентной закупки с использованием программно-аппаратных средств электронной площадки. Оператор электронной площадки обеспечивает участнику конкурентной закупки с участием субъектов малого и среднего предпринимательства возможность включения в состав заявки и направления заказчику информации и документов, указанных в п. </w:t>
          </w:r>
          <w:r>
            <w:t>4.1</w:t>
          </w:r>
          <w:r w:rsidRPr="005A2C97">
            <w:t>, посредством программно-аппаратных средств электронной площадки в случае их представления данному оператору при аккредитации на электронной площадке в соответствии с ч.18, ст. 3.4, 223-ФЗ</w:t>
          </w:r>
        </w:p>
        <w:p w:rsidR="0040473C" w:rsidRDefault="00A441DD" w:rsidP="00130788">
          <w:pPr>
            <w:pStyle w:val="111"/>
          </w:pPr>
          <w:r>
            <w:t>Ценовое предложение указывается только в форме ценового предложения</w:t>
          </w:r>
          <w:r w:rsidR="0040473C">
            <w:t xml:space="preserve"> (не является частью 2 или 3; является самостоятельным документом)</w:t>
          </w:r>
          <w:r>
            <w:t>.</w:t>
          </w:r>
        </w:p>
        <w:p w:rsidR="00552DD0" w:rsidRDefault="00C2001F" w:rsidP="002741DB">
          <w:pPr>
            <w:pStyle w:val="111"/>
          </w:pPr>
          <w:r>
            <w:t>З</w:t>
          </w:r>
          <w:r w:rsidR="002741DB" w:rsidRPr="002741DB">
            <w:t>аявка</w:t>
          </w:r>
          <w:r>
            <w:t xml:space="preserve"> </w:t>
          </w:r>
          <w:r w:rsidR="002741DB" w:rsidRPr="002741DB">
            <w:t>отклоняется в случае содержания в первой части заявки на участие сведений об участнике и (или) о ценовом предложении</w:t>
          </w:r>
          <w:r w:rsidR="0040473C">
            <w:t>.</w:t>
          </w:r>
        </w:p>
      </w:sdtContent>
    </w:sdt>
    <w:p w:rsidR="005A5FA9" w:rsidRDefault="005A5FA9" w:rsidP="005A5FA9">
      <w:pPr>
        <w:pStyle w:val="113"/>
      </w:pPr>
      <w:r>
        <w:t>Форма заявки</w:t>
      </w:r>
    </w:p>
    <w:p w:rsidR="00173337" w:rsidRPr="00173337" w:rsidRDefault="005A5FA9" w:rsidP="00421159">
      <w:pPr>
        <w:pStyle w:val="111"/>
      </w:pPr>
      <w:r>
        <w:t>Форма заявки на участие</w:t>
      </w:r>
      <w:r w:rsidR="00824FDA">
        <w:t xml:space="preserve"> </w:t>
      </w:r>
      <w:r>
        <w:t xml:space="preserve">в закупке </w:t>
      </w:r>
      <w:r w:rsidR="00824FDA">
        <w:t xml:space="preserve">(форма части заявки на участие в закупке) </w:t>
      </w:r>
      <w:r>
        <w:t>определяется формой, прилагаемой к документации о закупке.</w:t>
      </w:r>
    </w:p>
    <w:p w:rsidR="00FE3E2C" w:rsidRDefault="00FE3E2C" w:rsidP="00FE3E2C">
      <w:pPr>
        <w:pStyle w:val="113"/>
      </w:pPr>
      <w:r>
        <w:t>Оформление заявки</w:t>
      </w:r>
    </w:p>
    <w:sdt>
      <w:sdtPr>
        <w:alias w:val="Оформление заявки"/>
        <w:tag w:val="Оформление заявки"/>
        <w:id w:val="283306258"/>
        <w:lock w:val="sdtLocked"/>
        <w:placeholder>
          <w:docPart w:val="0A6E2C3927D24E62A497E89DDEF8A62C"/>
        </w:placeholder>
        <w15:color w:val="00CCFF"/>
        <w:docPartList>
          <w:docPartGallery w:val="Quick Parts"/>
          <w:docPartCategory w:val="Документация о закупке: форма заявки"/>
        </w:docPartList>
      </w:sdtPr>
      <w:sdtEndPr/>
      <w:sdtContent>
        <w:p w:rsidR="00A441DD" w:rsidRDefault="00A441DD" w:rsidP="006909D6">
          <w:pPr>
            <w:pStyle w:val="111"/>
          </w:pPr>
          <w: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A441DD" w:rsidRDefault="00A441DD" w:rsidP="006909D6">
          <w:pPr>
            <w:pStyle w:val="111"/>
          </w:pPr>
          <w:r>
            <w:t>Электронный документ должен допускать поиск и копирование произвольных фрагментов.</w:t>
          </w:r>
        </w:p>
        <w:p w:rsidR="00A441DD" w:rsidRDefault="00A441DD" w:rsidP="00A1655D">
          <w:pPr>
            <w:pStyle w:val="111"/>
          </w:pPr>
          <w:r>
            <w:t>Электронные формы заявки заполняются в формах, прилагаемых к документации о закупке.</w:t>
          </w:r>
        </w:p>
        <w:p w:rsidR="00A441DD" w:rsidRDefault="00A441DD" w:rsidP="00A1655D">
          <w:pPr>
            <w:pStyle w:val="111"/>
          </w:pPr>
          <w:r>
            <w:t>Заполненные формы заявки представляются в том же виде, в каком были заполнены (не требуется перевод в другой формат)</w:t>
          </w:r>
          <w:r w:rsidRPr="00D9475E">
            <w:t>.</w:t>
          </w:r>
        </w:p>
        <w:p w:rsidR="00421159" w:rsidRDefault="00A441DD" w:rsidP="006909D6">
          <w:pPr>
            <w:pStyle w:val="111"/>
          </w:pPr>
          <w:r>
            <w:t>Не требуется распечатывание заполненных электронных форм, их подписание и сканирование.</w:t>
          </w:r>
        </w:p>
      </w:sdtContent>
    </w:sdt>
    <w:p w:rsidR="00421159" w:rsidRDefault="00421159" w:rsidP="00421159">
      <w:pPr>
        <w:pStyle w:val="113"/>
      </w:pPr>
      <w:r>
        <w:t>Содержание заявки</w:t>
      </w:r>
    </w:p>
    <w:p w:rsidR="00C47B45" w:rsidRDefault="00C47B45" w:rsidP="00C47B45">
      <w:pPr>
        <w:pStyle w:val="111"/>
      </w:pPr>
      <w:r w:rsidRPr="00075178">
        <w:lastRenderedPageBreak/>
        <w:t>Заявка</w:t>
      </w:r>
      <w:r>
        <w:t xml:space="preserve"> составляется на русском языке.</w:t>
      </w:r>
    </w:p>
    <w:p w:rsidR="00C47B45" w:rsidRDefault="00C47B45" w:rsidP="00C47B45">
      <w:pPr>
        <w:pStyle w:val="111"/>
      </w:pPr>
      <w:r>
        <w:t>Документы, представляемые</w:t>
      </w:r>
      <w:r w:rsidRPr="00304C71">
        <w:t xml:space="preserve"> на иностранном языке</w:t>
      </w:r>
      <w:r>
        <w:t>,</w:t>
      </w:r>
      <w:r w:rsidRPr="00304C71">
        <w:t xml:space="preserve"> должн</w:t>
      </w:r>
      <w:r>
        <w:t>ы</w:t>
      </w:r>
      <w:r w:rsidRPr="00304C71">
        <w:t xml:space="preserve"> сопровождаться представлением перевода на русский язык</w:t>
      </w:r>
      <w:r>
        <w:t xml:space="preserve">, </w:t>
      </w:r>
      <w:r w:rsidRPr="00304C71">
        <w:t>заверенного надлежащим образом</w:t>
      </w:r>
      <w:r>
        <w:t>.</w:t>
      </w:r>
    </w:p>
    <w:p w:rsidR="00C47B45" w:rsidRDefault="00C47B45" w:rsidP="00C47B45">
      <w:pPr>
        <w:pStyle w:val="111"/>
      </w:pPr>
      <w:r w:rsidRPr="00585125">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r>
        <w:t>.</w:t>
      </w:r>
    </w:p>
    <w:p w:rsidR="00C47B45" w:rsidRPr="00245E58" w:rsidRDefault="00C47B45" w:rsidP="00C47B45">
      <w:pPr>
        <w:pStyle w:val="111"/>
        <w:rPr>
          <w:color w:val="auto"/>
        </w:rPr>
      </w:pPr>
      <w:r>
        <w:t>Все документы, входящие в состав заявки на участие в закупке, должны иметь четко читаемый текст.</w:t>
      </w:r>
    </w:p>
    <w:p w:rsidR="00245E58" w:rsidRPr="007C01B2" w:rsidRDefault="00245E58" w:rsidP="00C47B45">
      <w:pPr>
        <w:pStyle w:val="111"/>
        <w:rPr>
          <w:color w:val="auto"/>
        </w:rPr>
      </w:pPr>
      <w:r>
        <w:t>Заявка не должна содержать противоречивую информацию или допускать двусмысленных толкований.</w:t>
      </w:r>
    </w:p>
    <w:p w:rsidR="007C01B2" w:rsidRPr="007C01B2" w:rsidRDefault="007C01B2" w:rsidP="007C01B2">
      <w:pPr>
        <w:pStyle w:val="111"/>
        <w:rPr>
          <w:color w:val="auto"/>
        </w:rPr>
      </w:pPr>
      <w:r w:rsidRPr="007C01B2">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7C01B2" w:rsidRPr="002B6816" w:rsidRDefault="007C01B2" w:rsidP="007C01B2">
      <w:pPr>
        <w:pStyle w:val="111"/>
        <w:numPr>
          <w:ilvl w:val="0"/>
          <w:numId w:val="0"/>
        </w:numPr>
        <w:rPr>
          <w:color w:val="auto"/>
        </w:rPr>
      </w:pPr>
      <w:r w:rsidRPr="007C01B2">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B93B01" w:rsidRPr="005E1D52" w:rsidRDefault="00B93B01" w:rsidP="00B93B01">
      <w:pPr>
        <w:pStyle w:val="113"/>
      </w:pPr>
      <w:r w:rsidRPr="005E1D52">
        <w:t>Обеспечение заявки на участие в закупке</w:t>
      </w:r>
    </w:p>
    <w:p w:rsidR="00B93B01" w:rsidRPr="005E1D52" w:rsidRDefault="00B93B01" w:rsidP="00B93B01">
      <w:pPr>
        <w:pStyle w:val="111"/>
      </w:pPr>
      <w:r w:rsidRPr="005E1D52">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B93B01" w:rsidRPr="005E1D52" w:rsidRDefault="00B93B01" w:rsidP="00B93B01">
      <w:pPr>
        <w:pStyle w:val="111"/>
      </w:pPr>
      <w:r w:rsidRPr="005E1D52">
        <w:t>Заказчик не устанавливает в документации о конкурентной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конкурентной закупке требование к обеспечению заявок на участие в закупке в размере не более 2% НМЦД.</w:t>
      </w:r>
    </w:p>
    <w:p w:rsidR="00B93B01" w:rsidRPr="005E1D52" w:rsidRDefault="00B93B01" w:rsidP="00B93B01">
      <w:pPr>
        <w:pStyle w:val="111"/>
      </w:pPr>
      <w:r w:rsidRPr="005E1D52">
        <w:t>При осуществлении конкурентной закупки с участием СМСП обеспечение заявок на участие в такой конкурентной закупке (если требование об обеспечении заявок установлено заказчиком в документации о конкурентной закупке) может предоставляться участниками такой закупки следующими способами:</w:t>
      </w:r>
    </w:p>
    <w:p w:rsidR="00B93B01" w:rsidRPr="005E1D52" w:rsidRDefault="00B93B01" w:rsidP="00B93B01">
      <w:pPr>
        <w:pStyle w:val="111"/>
        <w:numPr>
          <w:ilvl w:val="0"/>
          <w:numId w:val="0"/>
        </w:numPr>
      </w:pPr>
      <w:r w:rsidRPr="005E1D52">
        <w:rPr>
          <w:b/>
        </w:rPr>
        <w:t>а)</w:t>
      </w:r>
      <w:r w:rsidRPr="005E1D52">
        <w:t xml:space="preserve"> путем внесения денежных средств; </w:t>
      </w:r>
    </w:p>
    <w:p w:rsidR="00B93B01" w:rsidRPr="005E1D52" w:rsidRDefault="00B93B01" w:rsidP="00B93B01">
      <w:pPr>
        <w:pStyle w:val="111"/>
        <w:numPr>
          <w:ilvl w:val="0"/>
          <w:numId w:val="0"/>
        </w:numPr>
      </w:pPr>
      <w:r w:rsidRPr="005E1D52">
        <w:rPr>
          <w:b/>
        </w:rPr>
        <w:t>б)</w:t>
      </w:r>
      <w:r w:rsidRPr="005E1D52">
        <w:t xml:space="preserve"> предоставления банковской гарантии. </w:t>
      </w:r>
    </w:p>
    <w:p w:rsidR="00B93B01" w:rsidRPr="005E1D52" w:rsidRDefault="00B93B01" w:rsidP="00B93B01">
      <w:pPr>
        <w:pStyle w:val="111"/>
      </w:pPr>
      <w:r w:rsidRPr="005E1D52">
        <w:t xml:space="preserve">В случае, если документацией о конкурентной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 </w:t>
      </w:r>
    </w:p>
    <w:p w:rsidR="00B93B01" w:rsidRPr="005E1D52" w:rsidRDefault="00B93B01" w:rsidP="00B93B01">
      <w:pPr>
        <w:pStyle w:val="111"/>
        <w:numPr>
          <w:ilvl w:val="0"/>
          <w:numId w:val="0"/>
        </w:numPr>
      </w:pPr>
      <w:r w:rsidRPr="005E1D52">
        <w:t>Банковская гарантия должна быть безотзывной и должна содержать:</w:t>
      </w:r>
    </w:p>
    <w:p w:rsidR="00B93B01" w:rsidRPr="005E1D52" w:rsidRDefault="00B93B01" w:rsidP="00B93B01">
      <w:pPr>
        <w:pStyle w:val="111"/>
        <w:numPr>
          <w:ilvl w:val="0"/>
          <w:numId w:val="0"/>
        </w:numPr>
      </w:pPr>
      <w:r w:rsidRPr="005E1D52">
        <w:t xml:space="preserve">1) сумму банковской гарантии, подлежащую уплате гарантом Заказчику </w:t>
      </w:r>
      <w:r w:rsidRPr="005E1D52">
        <w:rPr>
          <w:b/>
        </w:rPr>
        <w:t xml:space="preserve">установленном в </w:t>
      </w:r>
      <w:proofErr w:type="spellStart"/>
      <w:r w:rsidRPr="005E1D52">
        <w:rPr>
          <w:b/>
        </w:rPr>
        <w:t>пп</w:t>
      </w:r>
      <w:proofErr w:type="spellEnd"/>
      <w:r w:rsidRPr="005E1D52">
        <w:rPr>
          <w:b/>
        </w:rPr>
        <w:t>.</w:t>
      </w:r>
      <w:r w:rsidRPr="005E1D52">
        <w:t xml:space="preserve"> 20, п 4.4 настоящей документации или сумму банковской гарантии, подлежащую уплате гарантом Заказчику в случае ненадлежащего исполнения обязательств принципалом;</w:t>
      </w:r>
    </w:p>
    <w:p w:rsidR="00B93B01" w:rsidRPr="005E1D52" w:rsidRDefault="00B93B01" w:rsidP="00B93B01">
      <w:pPr>
        <w:pStyle w:val="111"/>
        <w:numPr>
          <w:ilvl w:val="0"/>
          <w:numId w:val="0"/>
        </w:numPr>
      </w:pPr>
      <w:r w:rsidRPr="005E1D52">
        <w:t>2) перечень обязательств принципала, надлежащее исполнение которых обеспечивается банковской гарантией, установленный, документацией о проведении конкурентной закупке;</w:t>
      </w:r>
    </w:p>
    <w:p w:rsidR="00B93B01" w:rsidRPr="005E1D52" w:rsidRDefault="00B93B01" w:rsidP="00B93B01">
      <w:pPr>
        <w:pStyle w:val="111"/>
        <w:numPr>
          <w:ilvl w:val="0"/>
          <w:numId w:val="0"/>
        </w:numPr>
      </w:pPr>
      <w:r w:rsidRPr="005E1D52">
        <w:lastRenderedPageBreak/>
        <w:t>3) 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B93B01" w:rsidRPr="005E1D52" w:rsidRDefault="00B93B01" w:rsidP="00B93B01">
      <w:pPr>
        <w:pStyle w:val="111"/>
        <w:numPr>
          <w:ilvl w:val="0"/>
          <w:numId w:val="0"/>
        </w:numPr>
      </w:pPr>
      <w:r w:rsidRPr="005E1D52">
        <w:t>4) 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B93B01" w:rsidRPr="005E1D52" w:rsidRDefault="00B93B01" w:rsidP="00B93B01">
      <w:pPr>
        <w:pStyle w:val="111"/>
        <w:numPr>
          <w:ilvl w:val="0"/>
          <w:numId w:val="0"/>
        </w:numPr>
      </w:pPr>
      <w:r w:rsidRPr="005E1D52">
        <w:t>5) 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B93B01" w:rsidRPr="005E1D52" w:rsidRDefault="00B93B01" w:rsidP="00B93B01">
      <w:pPr>
        <w:pStyle w:val="111"/>
        <w:numPr>
          <w:ilvl w:val="0"/>
          <w:numId w:val="0"/>
        </w:numPr>
      </w:pPr>
      <w:r w:rsidRPr="005E1D52">
        <w:t>6) 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B93B01" w:rsidRPr="005E1D52" w:rsidRDefault="00B93B01" w:rsidP="00B93B01">
      <w:pPr>
        <w:pStyle w:val="111"/>
        <w:numPr>
          <w:ilvl w:val="0"/>
          <w:numId w:val="0"/>
        </w:numPr>
      </w:pPr>
      <w:r w:rsidRPr="005E1D52">
        <w:t>7) 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B93B01" w:rsidRPr="005E1D52" w:rsidRDefault="00B93B01" w:rsidP="00B93B01">
      <w:pPr>
        <w:pStyle w:val="111"/>
        <w:numPr>
          <w:ilvl w:val="0"/>
          <w:numId w:val="0"/>
        </w:numPr>
      </w:pPr>
      <w:r w:rsidRPr="005E1D52">
        <w:t>8) 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установленном в извещении об осуществлении конкурентной закупки, документации о конкурентной закупке;</w:t>
      </w:r>
    </w:p>
    <w:p w:rsidR="00B93B01" w:rsidRPr="005E1D52" w:rsidRDefault="00B93B01" w:rsidP="00B93B01">
      <w:pPr>
        <w:pStyle w:val="111"/>
        <w:numPr>
          <w:ilvl w:val="0"/>
          <w:numId w:val="0"/>
        </w:numPr>
      </w:pPr>
      <w:r w:rsidRPr="005E1D52">
        <w:t>9) 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B93B01" w:rsidRPr="005E1D52" w:rsidRDefault="00B93B01" w:rsidP="00B93B01">
      <w:pPr>
        <w:pStyle w:val="111"/>
        <w:numPr>
          <w:ilvl w:val="0"/>
          <w:numId w:val="0"/>
        </w:numPr>
      </w:pPr>
      <w:r w:rsidRPr="005E1D52">
        <w:t>10) условие о том, что расходы, возникающие в связи с перечислением денежных средств гарантом по банковской гарантии, несет гарант;</w:t>
      </w:r>
    </w:p>
    <w:p w:rsidR="00B93B01" w:rsidRPr="005E1D52" w:rsidRDefault="00B93B01" w:rsidP="00B93B01">
      <w:pPr>
        <w:pStyle w:val="111"/>
      </w:pPr>
      <w:r w:rsidRPr="005E1D52">
        <w:t>Недопустимо включение в банковскую гарантию:</w:t>
      </w:r>
    </w:p>
    <w:p w:rsidR="00B93B01" w:rsidRPr="005E1D52" w:rsidRDefault="00B93B01" w:rsidP="00B93B01">
      <w:pPr>
        <w:pStyle w:val="111"/>
        <w:numPr>
          <w:ilvl w:val="0"/>
          <w:numId w:val="0"/>
        </w:numPr>
      </w:pPr>
      <w:r w:rsidRPr="005E1D52">
        <w:t xml:space="preserve">1) положений о праве гаранта отказывать в удовлетворении требования Заказчика о платеже по банковской гарантии в случае </w:t>
      </w:r>
      <w:proofErr w:type="spellStart"/>
      <w:r w:rsidRPr="005E1D52">
        <w:t>непредоставления</w:t>
      </w:r>
      <w:proofErr w:type="spellEnd"/>
      <w:r w:rsidRPr="005E1D52">
        <w:t xml:space="preserve">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B93B01" w:rsidRPr="005E1D52" w:rsidRDefault="00B93B01" w:rsidP="00B93B01">
      <w:pPr>
        <w:pStyle w:val="111"/>
        <w:numPr>
          <w:ilvl w:val="0"/>
          <w:numId w:val="0"/>
        </w:numPr>
      </w:pPr>
      <w:r w:rsidRPr="005E1D52">
        <w:t>2) требований о предоставлении Заказчиком гаранту отчета об исполнении договора;</w:t>
      </w:r>
    </w:p>
    <w:p w:rsidR="00B93B01" w:rsidRPr="005E1D52" w:rsidRDefault="00B93B01" w:rsidP="00B93B01">
      <w:pPr>
        <w:pStyle w:val="111"/>
        <w:numPr>
          <w:ilvl w:val="0"/>
          <w:numId w:val="0"/>
        </w:numPr>
      </w:pPr>
      <w:r w:rsidRPr="005E1D52">
        <w:t xml:space="preserve">3) 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w:t>
      </w:r>
      <w:proofErr w:type="spellStart"/>
      <w:r w:rsidRPr="005E1D52">
        <w:t>пп</w:t>
      </w:r>
      <w:proofErr w:type="spellEnd"/>
      <w:r w:rsidRPr="005E1D52">
        <w:t xml:space="preserve">. </w:t>
      </w:r>
      <w:r w:rsidRPr="005E1D52">
        <w:rPr>
          <w:b/>
        </w:rPr>
        <w:t>11</w:t>
      </w:r>
      <w:r w:rsidRPr="005E1D52">
        <w:t xml:space="preserve"> п. </w:t>
      </w:r>
      <w:r w:rsidRPr="005E1D52">
        <w:rPr>
          <w:b/>
        </w:rPr>
        <w:t>5.5.4</w:t>
      </w:r>
      <w:r w:rsidRPr="005E1D52">
        <w:t xml:space="preserve"> настоящей документации. </w:t>
      </w:r>
    </w:p>
    <w:p w:rsidR="00B93B01" w:rsidRPr="005E1D52" w:rsidRDefault="00B93B01" w:rsidP="00B93B01">
      <w:pPr>
        <w:pStyle w:val="111"/>
      </w:pPr>
      <w:r w:rsidRPr="005E1D52">
        <w:t xml:space="preserve">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w:t>
      </w:r>
      <w:r w:rsidRPr="005E1D52">
        <w:lastRenderedPageBreak/>
        <w:t>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rsidR="00B93B01" w:rsidRPr="005E1D52" w:rsidRDefault="00B93B01" w:rsidP="00B93B01">
      <w:pPr>
        <w:pStyle w:val="111"/>
      </w:pPr>
      <w:r w:rsidRPr="005E1D52">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B93B01" w:rsidRPr="005E1D52" w:rsidRDefault="00B93B01" w:rsidP="00B93B01">
      <w:pPr>
        <w:pStyle w:val="111"/>
      </w:pPr>
      <w:r w:rsidRPr="005E1D52">
        <w:t>Денежные средства, внесенные на счет, указанный в документации о конкурентной закупке в качестве обеспечения заявки на участие в конкурентной закупке, возвращаются на счет участника закупки в течение не более чем 7 рабочих дней с даты наступления одного из следующих случаев:</w:t>
      </w:r>
    </w:p>
    <w:p w:rsidR="00B93B01" w:rsidRPr="005E1D52" w:rsidRDefault="00B93B01" w:rsidP="00B93B01">
      <w:pPr>
        <w:pStyle w:val="111"/>
        <w:numPr>
          <w:ilvl w:val="0"/>
          <w:numId w:val="0"/>
        </w:numPr>
      </w:pPr>
      <w:r w:rsidRPr="005E1D52">
        <w:t>1) подписание протокола подведения итогов конкурентной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B93B01" w:rsidRPr="005E1D52" w:rsidRDefault="00B93B01" w:rsidP="00B93B01">
      <w:pPr>
        <w:pStyle w:val="111"/>
        <w:numPr>
          <w:ilvl w:val="0"/>
          <w:numId w:val="0"/>
        </w:numPr>
      </w:pPr>
      <w:r w:rsidRPr="005E1D52">
        <w:t>2) отмена закупки;</w:t>
      </w:r>
    </w:p>
    <w:p w:rsidR="00B93B01" w:rsidRPr="005E1D52" w:rsidRDefault="00B93B01" w:rsidP="00B93B01">
      <w:pPr>
        <w:pStyle w:val="111"/>
        <w:numPr>
          <w:ilvl w:val="0"/>
          <w:numId w:val="0"/>
        </w:numPr>
      </w:pPr>
      <w:r w:rsidRPr="005E1D52">
        <w:t>3) отклонение заявки участника закупки;</w:t>
      </w:r>
    </w:p>
    <w:p w:rsidR="00B93B01" w:rsidRPr="005E1D52" w:rsidRDefault="00B93B01" w:rsidP="00B93B01">
      <w:pPr>
        <w:pStyle w:val="111"/>
        <w:numPr>
          <w:ilvl w:val="0"/>
          <w:numId w:val="0"/>
        </w:numPr>
      </w:pPr>
      <w:r w:rsidRPr="005E1D52">
        <w:t>4) отзыв заявки участником закупки до окончания срока подачи заявок;</w:t>
      </w:r>
    </w:p>
    <w:p w:rsidR="00B93B01" w:rsidRPr="005E1D52" w:rsidRDefault="00B93B01" w:rsidP="00B93B01">
      <w:pPr>
        <w:pStyle w:val="111"/>
        <w:numPr>
          <w:ilvl w:val="0"/>
          <w:numId w:val="0"/>
        </w:numPr>
      </w:pPr>
      <w:r w:rsidRPr="005E1D52">
        <w:t>5) получение заявки на участие в закупке после окончания срока подачи заявок;</w:t>
      </w:r>
    </w:p>
    <w:p w:rsidR="00B93B01" w:rsidRPr="005E1D52" w:rsidRDefault="00B93B01" w:rsidP="00B93B01">
      <w:pPr>
        <w:pStyle w:val="111"/>
        <w:numPr>
          <w:ilvl w:val="0"/>
          <w:numId w:val="0"/>
        </w:numPr>
      </w:pPr>
      <w:r w:rsidRPr="005E1D52">
        <w:t xml:space="preserve">6) отстранение участника закупки от участия в закупке или отказ от заключения договора с победителем закупки.  </w:t>
      </w:r>
    </w:p>
    <w:p w:rsidR="00B93B01" w:rsidRPr="005E1D52" w:rsidRDefault="00B93B01" w:rsidP="00B93B01">
      <w:pPr>
        <w:pStyle w:val="111"/>
      </w:pPr>
      <w:r w:rsidRPr="005E1D52">
        <w:t>Возврат денежных средств, внесенных в качестве обеспечения заявок, не осуществляется, либо предъявляется требование об уплате денежных сумм по банковской гарантии,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B93B01" w:rsidRPr="005E1D52" w:rsidRDefault="00B93B01" w:rsidP="00B93B01">
      <w:pPr>
        <w:pStyle w:val="111"/>
        <w:numPr>
          <w:ilvl w:val="0"/>
          <w:numId w:val="0"/>
        </w:numPr>
      </w:pPr>
      <w:r w:rsidRPr="005E1D52">
        <w:t>1) уклонение или отказ участника закупки заключить договор;</w:t>
      </w:r>
    </w:p>
    <w:p w:rsidR="00B93B01" w:rsidRPr="005E1D52" w:rsidRDefault="00B93B01" w:rsidP="00B93B01">
      <w:pPr>
        <w:pStyle w:val="111"/>
        <w:numPr>
          <w:ilvl w:val="0"/>
          <w:numId w:val="0"/>
        </w:numPr>
      </w:pPr>
      <w:r w:rsidRPr="005E1D52">
        <w:t xml:space="preserve">2) </w:t>
      </w:r>
      <w:proofErr w:type="spellStart"/>
      <w:r w:rsidRPr="005E1D52">
        <w:t>непредоставление</w:t>
      </w:r>
      <w:proofErr w:type="spellEnd"/>
      <w:r w:rsidRPr="005E1D52">
        <w:t xml:space="preserve"> или предоставление с нарушением условий, установленных Положением, документацией о конкурентной закупке до заключения договора Заказчику обеспечения исполнения договора. </w:t>
      </w:r>
    </w:p>
    <w:p w:rsidR="00B93B01" w:rsidRPr="004621B1" w:rsidRDefault="00B93B01" w:rsidP="00B93B01">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rsidR="00B93B01" w:rsidRPr="005E1D52" w:rsidRDefault="00B93B01" w:rsidP="00B93B01">
      <w:pPr>
        <w:pStyle w:val="111"/>
      </w:pPr>
      <w:r w:rsidRPr="005E1D52">
        <w:t>Возврат участнику закупки обеспечения заявки на участие в закупке не производится в следующих случаях:</w:t>
      </w:r>
    </w:p>
    <w:p w:rsidR="00B93B01" w:rsidRPr="005E1D52" w:rsidRDefault="00B93B01" w:rsidP="00B93B01">
      <w:pPr>
        <w:pStyle w:val="111"/>
        <w:numPr>
          <w:ilvl w:val="0"/>
          <w:numId w:val="0"/>
        </w:numPr>
      </w:pPr>
      <w:r w:rsidRPr="005E1D52">
        <w:t>а) уклонение или отказа участника закупки от заключения договора;</w:t>
      </w:r>
    </w:p>
    <w:p w:rsidR="00B93B01" w:rsidRPr="005E1D52" w:rsidRDefault="00B93B01" w:rsidP="00B93B01">
      <w:pPr>
        <w:pStyle w:val="111"/>
        <w:numPr>
          <w:ilvl w:val="0"/>
          <w:numId w:val="0"/>
        </w:numPr>
      </w:pPr>
      <w:r w:rsidRPr="005E1D52">
        <w:t xml:space="preserve">б) </w:t>
      </w:r>
      <w:proofErr w:type="spellStart"/>
      <w:r w:rsidRPr="005E1D52">
        <w:t>непредоставление</w:t>
      </w:r>
      <w:proofErr w:type="spellEnd"/>
      <w:r w:rsidRPr="005E1D52">
        <w:t xml:space="preserve"> или предоставление с нарушением условий, установленных Положением, до заключения договора Заказчику обеспечения заявки.</w:t>
      </w:r>
    </w:p>
    <w:p w:rsidR="00B93B01" w:rsidRPr="005E1D52" w:rsidRDefault="00B93B01" w:rsidP="00B93B01">
      <w:pPr>
        <w:pStyle w:val="111"/>
      </w:pPr>
      <w:r w:rsidRPr="005E1D52">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B93B01" w:rsidRPr="005E1D52" w:rsidRDefault="00B93B01" w:rsidP="00B93B01">
      <w:pPr>
        <w:pStyle w:val="111"/>
      </w:pPr>
      <w:r w:rsidRPr="005E1D52">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конкурентной закупке.</w:t>
      </w:r>
    </w:p>
    <w:p w:rsidR="00B93B01" w:rsidRPr="005E1D52" w:rsidRDefault="00B93B01" w:rsidP="00B93B01">
      <w:pPr>
        <w:pStyle w:val="113"/>
      </w:pPr>
      <w:r w:rsidRPr="005E1D52">
        <w:lastRenderedPageBreak/>
        <w:t>Обеспечение договора на участие в конкурентных закупках с участием СМСП</w:t>
      </w:r>
    </w:p>
    <w:p w:rsidR="00B93B01" w:rsidRPr="005E1D52" w:rsidRDefault="00B93B01" w:rsidP="00B93B01">
      <w:pPr>
        <w:pStyle w:val="111"/>
      </w:pPr>
      <w:r w:rsidRPr="005E1D52">
        <w:t>Форма обеспечения исполнения обязательств по договору устанавливается в документации о закупке в пп.23 п 4.5.</w:t>
      </w:r>
    </w:p>
    <w:p w:rsidR="00B93B01" w:rsidRPr="005E1D52" w:rsidRDefault="00B93B01" w:rsidP="00B93B01">
      <w:pPr>
        <w:pStyle w:val="111"/>
      </w:pPr>
      <w:r w:rsidRPr="005E1D52">
        <w:t>Размер обеспечения исполнения обязательств по договору может устанавливается в размере до 30% НМЦД, или цены договора, заключаемого с победителем или единственным поставщиком (единственным участником закупки) но не менее размера аванса.</w:t>
      </w:r>
    </w:p>
    <w:p w:rsidR="00B93B01" w:rsidRPr="005E1D52" w:rsidRDefault="00B93B01" w:rsidP="00B93B01">
      <w:pPr>
        <w:pStyle w:val="111"/>
      </w:pPr>
      <w:r w:rsidRPr="005E1D52">
        <w:t>Если НМЦД превышает 5 млн рублей заказчик в документации о конкурентной закупке вправе установить требование к обеспечению заявок на участие в закупке в размере не более 5% НМЦД.</w:t>
      </w:r>
    </w:p>
    <w:p w:rsidR="00B93B01" w:rsidRPr="005E1D52" w:rsidRDefault="00B93B01" w:rsidP="00B93B01">
      <w:pPr>
        <w:pStyle w:val="111"/>
      </w:pPr>
      <w:r w:rsidRPr="005E1D52">
        <w:t>Исполнение договора может обеспечиваться предоставлением банковской гарантии (если данный способ обеспечения предусмотрен документацией о конкурентной закупке), соответствующей требованиям, установленным в пункте 5.5.4. настоящей документации или внесением денежных средств на счет, указанный Заказчиком в документации о конкурентной закупке.</w:t>
      </w:r>
    </w:p>
    <w:p w:rsidR="00B93B01" w:rsidRPr="005E1D52" w:rsidRDefault="00B93B01" w:rsidP="00B93B01">
      <w:pPr>
        <w:pStyle w:val="111"/>
      </w:pPr>
      <w:r w:rsidRPr="005E1D52">
        <w:t>Способ обеспечения исполнения договора определяется участником закупки, с которым заключается договор, самостоятельно в случае, если документацией о конкурентной закупке предусмотрены два или более способа обеспечения договора.</w:t>
      </w:r>
    </w:p>
    <w:p w:rsidR="00B93B01" w:rsidRPr="005E1D52" w:rsidRDefault="00B93B01" w:rsidP="00B93B01">
      <w:pPr>
        <w:pStyle w:val="111"/>
      </w:pPr>
      <w:r w:rsidRPr="005E1D52">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B93B01" w:rsidRPr="005E1D52" w:rsidRDefault="00B93B01" w:rsidP="00B93B01">
      <w:pPr>
        <w:pStyle w:val="111"/>
      </w:pPr>
      <w:r w:rsidRPr="005E1D52">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B93B01" w:rsidRPr="005E1D52" w:rsidRDefault="00B93B01" w:rsidP="00B93B01">
      <w:pPr>
        <w:pStyle w:val="111"/>
      </w:pPr>
      <w:r w:rsidRPr="005E1D52">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696A07" w:rsidRDefault="00696A07" w:rsidP="00696A07">
      <w:pPr>
        <w:pStyle w:val="113"/>
      </w:pPr>
      <w:r>
        <w:t>Требования к описанию предложения</w:t>
      </w:r>
    </w:p>
    <w:p w:rsidR="000943A0" w:rsidRPr="002E30A6" w:rsidRDefault="000943A0" w:rsidP="000943A0">
      <w:pPr>
        <w:pStyle w:val="111"/>
        <w:rPr>
          <w:color w:val="auto"/>
        </w:rPr>
      </w:pPr>
      <w:r w:rsidRPr="002E30A6">
        <w:rPr>
          <w:color w:val="auto"/>
        </w:rPr>
        <w:t>Описание предлагаемой продукции, предоставляемое участником</w:t>
      </w:r>
      <w:r>
        <w:rPr>
          <w:color w:val="auto"/>
        </w:rPr>
        <w:t xml:space="preserve">, если иное не предусмотрено, </w:t>
      </w:r>
      <w:r w:rsidRPr="002E30A6">
        <w:rPr>
          <w:color w:val="auto"/>
        </w:rPr>
        <w:t>выражается согласием с требованиями документации о закупке.</w:t>
      </w:r>
    </w:p>
    <w:p w:rsidR="00696A07" w:rsidRDefault="00696A07" w:rsidP="00696A07">
      <w:pPr>
        <w:pStyle w:val="111"/>
      </w:pPr>
      <w:r>
        <w:t xml:space="preserve">При подаче альтернативного предложения (если это допускается документацией о закупке), альтернативное предложение </w:t>
      </w:r>
      <w:r w:rsidRPr="0042025B">
        <w:t>должно содержать</w:t>
      </w:r>
      <w:r w:rsidR="00882829">
        <w:t>:</w:t>
      </w:r>
      <w:r w:rsidRPr="0042025B">
        <w:t xml:space="preserve"> </w:t>
      </w:r>
      <w:r w:rsidR="00882829">
        <w:t xml:space="preserve">1) </w:t>
      </w:r>
      <w:r w:rsidRPr="0042025B">
        <w:t>описание</w:t>
      </w:r>
      <w:r w:rsidRPr="006B5FE0">
        <w:t xml:space="preserve"> </w:t>
      </w:r>
      <w:r w:rsidRPr="0042025B">
        <w:t xml:space="preserve">потребительских свойств, условий эксплуатации, </w:t>
      </w:r>
      <w:r w:rsidR="00882829">
        <w:t xml:space="preserve">2) </w:t>
      </w:r>
      <w:r w:rsidRPr="0042025B">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D35ECD" w:rsidRDefault="00D35ECD" w:rsidP="00D35ECD">
      <w:pPr>
        <w:pStyle w:val="111"/>
      </w:pPr>
      <w:r>
        <w:t xml:space="preserve">При подаче альтернативного предложения предлагаемые </w:t>
      </w:r>
      <w:r w:rsidRPr="0042025B">
        <w:t>технически</w:t>
      </w:r>
      <w:r>
        <w:t>е</w:t>
      </w:r>
      <w:r w:rsidRPr="0042025B">
        <w:t>, эксплуатационны</w:t>
      </w:r>
      <w:r>
        <w:t xml:space="preserve">е </w:t>
      </w:r>
      <w:r w:rsidRPr="0042025B">
        <w:t>и</w:t>
      </w:r>
      <w:r>
        <w:t>ли</w:t>
      </w:r>
      <w:r w:rsidRPr="0042025B">
        <w:t xml:space="preserve"> ины</w:t>
      </w:r>
      <w:r>
        <w:t>е</w:t>
      </w:r>
      <w:r w:rsidRPr="0042025B">
        <w:t xml:space="preserve"> свойств</w:t>
      </w:r>
      <w:r>
        <w:t>а</w:t>
      </w:r>
      <w:r w:rsidRPr="0042025B">
        <w:t xml:space="preserve"> и характеристик</w:t>
      </w:r>
      <w:r>
        <w:t>и должны отличаться в части или полностью от</w:t>
      </w:r>
      <w:r w:rsidRPr="0042025B">
        <w:t xml:space="preserve"> указанны</w:t>
      </w:r>
      <w:r>
        <w:t>х</w:t>
      </w:r>
      <w:r w:rsidRPr="0042025B">
        <w:t xml:space="preserve"> в описании закупаемой продукции, определенном документацией о закупке</w:t>
      </w:r>
      <w:r>
        <w:t>.</w:t>
      </w:r>
    </w:p>
    <w:p w:rsidR="000943A0" w:rsidRPr="0042025B" w:rsidRDefault="000943A0" w:rsidP="000943A0">
      <w:pPr>
        <w:pStyle w:val="111"/>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Default="00696A07" w:rsidP="00696A07">
      <w:pPr>
        <w:pStyle w:val="111"/>
      </w:pPr>
      <w:r w:rsidRPr="0042025B">
        <w:t>Предложение участника закупки в отношении условий дого</w:t>
      </w:r>
      <w:r>
        <w:t xml:space="preserve">вора (коммерческое предложение) </w:t>
      </w:r>
      <w:r w:rsidRPr="0042025B">
        <w:t>описыва</w:t>
      </w:r>
      <w:r>
        <w:t>е</w:t>
      </w:r>
      <w:r w:rsidRPr="0042025B">
        <w:t xml:space="preserve">тся путем заполнения соответствующих полей формы </w:t>
      </w:r>
      <w:r w:rsidR="00332193">
        <w:t xml:space="preserve">второй части </w:t>
      </w:r>
      <w:r w:rsidRPr="0042025B">
        <w:t>заявки</w:t>
      </w:r>
      <w:r>
        <w:t>.</w:t>
      </w:r>
    </w:p>
    <w:p w:rsidR="000943A0" w:rsidRDefault="000943A0" w:rsidP="000943A0">
      <w:pPr>
        <w:pStyle w:val="111"/>
      </w:pPr>
      <w:r w:rsidRPr="002E30A6">
        <w:rPr>
          <w:color w:val="auto"/>
        </w:rPr>
        <w:t>Техническое предложение</w:t>
      </w:r>
      <w:r>
        <w:rPr>
          <w:color w:val="auto"/>
        </w:rPr>
        <w:t xml:space="preserve"> (в том случае, если оно предусмотрено) </w:t>
      </w:r>
      <w:r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Pr>
          <w:color w:val="auto"/>
        </w:rPr>
        <w:t xml:space="preserve">описание предлагаемой продукции, или иным путем, обозначенным в техническом задании </w:t>
      </w:r>
      <w:r w:rsidRPr="002E30A6">
        <w:rPr>
          <w:color w:val="auto"/>
        </w:rPr>
        <w:t>(</w:t>
      </w:r>
      <w:r>
        <w:rPr>
          <w:color w:val="auto"/>
        </w:rPr>
        <w:t>в том числе при</w:t>
      </w:r>
      <w:r w:rsidRPr="002E30A6">
        <w:rPr>
          <w:color w:val="auto"/>
        </w:rPr>
        <w:t xml:space="preserve"> подаче альтернативного предложения)</w:t>
      </w:r>
      <w:r>
        <w:rPr>
          <w:color w:val="auto"/>
        </w:rPr>
        <w:t>.</w:t>
      </w:r>
    </w:p>
    <w:p w:rsidR="00696A07" w:rsidRDefault="00696A07" w:rsidP="00696A07">
      <w:pPr>
        <w:pStyle w:val="111"/>
      </w:pPr>
      <w:r>
        <w:lastRenderedPageBreak/>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42025B" w:rsidRDefault="00696A07" w:rsidP="00245E58">
      <w:pPr>
        <w:pStyle w:val="111"/>
      </w:pPr>
      <w: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Default="00A05E5E" w:rsidP="00696A07">
      <w:pPr>
        <w:pStyle w:val="113"/>
      </w:pPr>
      <w:r>
        <w:t>Обработка ошибок</w:t>
      </w:r>
      <w:r w:rsidR="00696A07">
        <w:t xml:space="preserve"> документации</w:t>
      </w:r>
      <w:r w:rsidR="001E00DB">
        <w:t xml:space="preserve"> о закупке</w:t>
      </w:r>
    </w:p>
    <w:p w:rsidR="00696A07" w:rsidRDefault="00696A07" w:rsidP="00696A07">
      <w:pPr>
        <w:pStyle w:val="111"/>
      </w:pPr>
      <w:r w:rsidRPr="0042025B">
        <w:t>При обнаружении ошибки в описании закупаемой продукции (описании предмета закупки</w:t>
      </w:r>
      <w:r>
        <w:t>, описании</w:t>
      </w:r>
      <w:r w:rsidRPr="0042025B">
        <w:t>) участник</w:t>
      </w:r>
      <w:r>
        <w:t xml:space="preserve"> закупки:</w:t>
      </w:r>
    </w:p>
    <w:p w:rsidR="00696A07" w:rsidRDefault="00696A07" w:rsidP="00696A07">
      <w:pPr>
        <w:pStyle w:val="a0"/>
      </w:pPr>
      <w:r>
        <w:t>указывает ошибочный пункт документации о закупке,</w:t>
      </w:r>
    </w:p>
    <w:p w:rsidR="00696A07" w:rsidRDefault="00696A07" w:rsidP="00696A07">
      <w:pPr>
        <w:pStyle w:val="a0"/>
      </w:pPr>
      <w:r>
        <w:t xml:space="preserve">указывает </w:t>
      </w:r>
      <w:r w:rsidRPr="0042025B">
        <w:t xml:space="preserve">краткое обоснование признания описания ошибочным, </w:t>
      </w:r>
    </w:p>
    <w:p w:rsidR="00696A07" w:rsidRDefault="00696A07" w:rsidP="00696A07">
      <w:pPr>
        <w:pStyle w:val="a0"/>
      </w:pPr>
      <w:r w:rsidRPr="0042025B">
        <w:t xml:space="preserve">взамен </w:t>
      </w:r>
      <w:r>
        <w:t xml:space="preserve">ошибочного пункта </w:t>
      </w:r>
      <w:r w:rsidRPr="0042025B">
        <w:t xml:space="preserve">предлагает </w:t>
      </w:r>
      <w:r>
        <w:t>собственное описание в части ошибочного пункта</w:t>
      </w:r>
      <w:r w:rsidRPr="00EC4E0C">
        <w:t xml:space="preserve"> </w:t>
      </w:r>
      <w:r>
        <w:t>документации о закупке (исправление),</w:t>
      </w:r>
    </w:p>
    <w:p w:rsidR="00696A07" w:rsidRDefault="00696A07" w:rsidP="00696A07">
      <w:pPr>
        <w:pStyle w:val="a0"/>
      </w:pPr>
      <w:r>
        <w:t>подает исправление как запрос разъяснений в порядке подачи запросов разъяснений.</w:t>
      </w:r>
    </w:p>
    <w:p w:rsidR="00BC611E" w:rsidRDefault="00696A07" w:rsidP="00553638">
      <w:pPr>
        <w:pStyle w:val="1"/>
      </w:pPr>
      <w:r>
        <w:br w:type="page"/>
      </w:r>
      <w:bookmarkStart w:id="12" w:name="_Ref6045534"/>
      <w:bookmarkStart w:id="13" w:name="_Toc74641431"/>
      <w:bookmarkStart w:id="14" w:name="_Ref534988748"/>
      <w:bookmarkEnd w:id="10"/>
      <w:r w:rsidR="00BC611E">
        <w:lastRenderedPageBreak/>
        <w:t xml:space="preserve">Обзор процедуры, </w:t>
      </w:r>
      <w:r w:rsidR="00496594">
        <w:t>участие в закупке</w:t>
      </w:r>
      <w:bookmarkEnd w:id="12"/>
      <w:bookmarkEnd w:id="13"/>
    </w:p>
    <w:p w:rsidR="00BC611E" w:rsidRDefault="00BC611E" w:rsidP="00BC611E">
      <w:pPr>
        <w:pStyle w:val="113"/>
      </w:pPr>
      <w:r>
        <w:t>Правовая основа закупки</w:t>
      </w:r>
    </w:p>
    <w:sdt>
      <w:sdtPr>
        <w:alias w:val="Правовое основание закупки"/>
        <w:tag w:val="Правовое основание закупки"/>
        <w:id w:val="-1810700711"/>
        <w:lock w:val="sdtLocked"/>
        <w:placeholder>
          <w:docPart w:val="C5EBA79C495E433AB26B46247F6F5FB4"/>
        </w:placeholder>
        <w15:color w:val="00CCFF"/>
        <w:docPartList>
          <w:docPartGallery w:val="Quick Parts"/>
          <w:docPartCategory w:val="Документация о закупке: правовое основание закупки"/>
        </w:docPartList>
      </w:sdtPr>
      <w:sdtEndPr/>
      <w:sdtContent>
        <w:p w:rsidR="00BC611E" w:rsidRDefault="00A441DD" w:rsidP="00BC611E">
          <w:pPr>
            <w:pStyle w:val="111"/>
          </w:pPr>
          <w:r>
            <w:t xml:space="preserve">Процедура проводится в соответствии с настоящей документацией, в соответствии с положением о закупке заказчика и Федеральным законом №223-ФЗ </w:t>
          </w:r>
          <w:r w:rsidRPr="004C438E">
            <w:t xml:space="preserve">от 18.07.2011 </w:t>
          </w:r>
          <w:r>
            <w:t>«</w:t>
          </w:r>
          <w:r w:rsidRPr="00F04F4B">
            <w:t>О закупках товаров, работ, услуг от</w:t>
          </w:r>
          <w:r>
            <w:t>дельными видами юридических лиц».</w:t>
          </w:r>
        </w:p>
      </w:sdtContent>
    </w:sdt>
    <w:p w:rsidR="00E45AF7" w:rsidRDefault="00E45AF7" w:rsidP="009675CA">
      <w:pPr>
        <w:pStyle w:val="111"/>
      </w:pPr>
      <w:r>
        <w:t>Документация о закупке представляет собой настоящий документ</w:t>
      </w:r>
      <w:r w:rsidR="009675CA">
        <w:t xml:space="preserve"> и приложения</w:t>
      </w:r>
      <w:r w:rsidR="009675CA">
        <w:rPr>
          <w:rStyle w:val="affffff1"/>
        </w:rPr>
        <w:footnoteReference w:id="1"/>
      </w:r>
      <w:r w:rsidR="009675CA">
        <w:t>.</w:t>
      </w:r>
    </w:p>
    <w:p w:rsidR="00BC611E" w:rsidRDefault="00BC611E" w:rsidP="00BC611E">
      <w:pPr>
        <w:pStyle w:val="113"/>
      </w:pPr>
      <w:r>
        <w:t>Порядок предоставления документации о закупке</w:t>
      </w:r>
    </w:p>
    <w:p w:rsidR="00BC611E" w:rsidRPr="005F279A" w:rsidRDefault="00BC611E" w:rsidP="00BC611E">
      <w:pPr>
        <w:pStyle w:val="111"/>
        <w:rPr>
          <w:rStyle w:val="ae"/>
          <w:color w:val="auto"/>
          <w:u w:val="none"/>
        </w:rPr>
      </w:pPr>
      <w:r>
        <w:rPr>
          <w:rStyle w:val="ae"/>
          <w:color w:val="auto"/>
          <w:u w:val="none"/>
        </w:rPr>
        <w:t xml:space="preserve">Документация о закупке предоставляется </w:t>
      </w:r>
      <w:sdt>
        <w:sdtPr>
          <w:alias w:val="Порядок предоставления документации"/>
          <w:tag w:val="Порядок предоставления документации"/>
          <w:id w:val="1073938678"/>
          <w:placeholder>
            <w:docPart w:val="4C0FFA7E91E449CAAAE422A03784A616"/>
          </w:placeholder>
          <w15:color w:val="FFFF00"/>
        </w:sdtPr>
        <w:sdtEndPr/>
        <w:sdtContent>
          <w:r w:rsidRPr="00642FE4">
            <w:t>в соответствии с регламентирующими документами места предоставления документации о закупке</w:t>
          </w:r>
        </w:sdtContent>
      </w:sdt>
      <w:r>
        <w:rPr>
          <w:rStyle w:val="ae"/>
          <w:color w:val="auto"/>
          <w:u w:val="none"/>
        </w:rPr>
        <w:t>.</w:t>
      </w:r>
    </w:p>
    <w:p w:rsidR="00BC611E" w:rsidRDefault="00BC611E" w:rsidP="00BC611E">
      <w:pPr>
        <w:pStyle w:val="111"/>
        <w:rPr>
          <w:noProof/>
        </w:rPr>
      </w:pPr>
      <w:r>
        <w:rPr>
          <w:noProof/>
        </w:rPr>
        <w:t>Документация о закупке предоставляется без взимания платы.</w:t>
      </w:r>
    </w:p>
    <w:p w:rsidR="00BC611E" w:rsidRDefault="00BC611E" w:rsidP="00BC611E">
      <w:pPr>
        <w:pStyle w:val="111"/>
        <w:rPr>
          <w:noProof/>
        </w:rPr>
      </w:pPr>
      <w:r>
        <w:rPr>
          <w:noProof/>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Default="00BC611E" w:rsidP="00BC611E">
      <w:pPr>
        <w:pStyle w:val="111"/>
        <w:rPr>
          <w:noProof/>
        </w:rPr>
      </w:pPr>
      <w:r>
        <w:rPr>
          <w:noProof/>
        </w:rPr>
        <w:t>Участники закупки самостоятельно отслеживают изменения или разъяснения документации о закупке.</w:t>
      </w:r>
    </w:p>
    <w:p w:rsidR="00F55EE8" w:rsidRDefault="00F55EE8" w:rsidP="00F55EE8">
      <w:pPr>
        <w:pStyle w:val="113"/>
      </w:pPr>
      <w:r>
        <w:t xml:space="preserve">Разрешение коллизий </w:t>
      </w:r>
      <w:r w:rsidR="00492F5D">
        <w:t xml:space="preserve">и неполноты </w:t>
      </w:r>
      <w:r>
        <w:t>документации о закупке</w:t>
      </w:r>
    </w:p>
    <w:p w:rsidR="00F02835" w:rsidRDefault="00F02835" w:rsidP="00F02835">
      <w:pPr>
        <w:pStyle w:val="111"/>
      </w:pPr>
      <w:r>
        <w:t>При противоречии</w:t>
      </w:r>
      <w:r w:rsidRPr="00F02835">
        <w:t xml:space="preserve"> </w:t>
      </w:r>
      <w:r>
        <w:t xml:space="preserve">текста </w:t>
      </w:r>
      <w:r w:rsidRPr="00F02835">
        <w:t>док</w:t>
      </w:r>
      <w:r>
        <w:t>ументации о закупке, размещенно</w:t>
      </w:r>
      <w:r w:rsidR="00BA4419">
        <w:t>го</w:t>
      </w:r>
      <w:r w:rsidRPr="00F02835">
        <w:t xml:space="preserve"> в различных источниках, </w:t>
      </w:r>
      <w:r w:rsidR="009A483E">
        <w:t xml:space="preserve">и текста документации о закупке, </w:t>
      </w:r>
      <w:r w:rsidR="009A483E" w:rsidRPr="00F02835">
        <w:t>ра</w:t>
      </w:r>
      <w:r w:rsidR="009A483E">
        <w:t>змещенного</w:t>
      </w:r>
      <w:r w:rsidR="009A483E" w:rsidRPr="00F02835">
        <w:t xml:space="preserve"> в </w:t>
      </w:r>
      <w:r w:rsidR="009A483E">
        <w:t xml:space="preserve">месте </w:t>
      </w:r>
      <w:r w:rsidR="009A483E" w:rsidRPr="00F02835">
        <w:t xml:space="preserve">предоставления документации о закупке </w:t>
      </w:r>
      <w:r w:rsidR="009A483E">
        <w:t xml:space="preserve">— </w:t>
      </w:r>
      <w:r w:rsidR="00E22A92">
        <w:t>применяется</w:t>
      </w:r>
      <w:r w:rsidR="009A483E">
        <w:t xml:space="preserve"> </w:t>
      </w:r>
      <w:r w:rsidR="00E22A92">
        <w:t>текст</w:t>
      </w:r>
      <w:r>
        <w:t xml:space="preserve"> </w:t>
      </w:r>
      <w:r w:rsidRPr="00F02835">
        <w:t>документации о закупке, ра</w:t>
      </w:r>
      <w:r w:rsidR="009A483E">
        <w:t>змещенн</w:t>
      </w:r>
      <w:r w:rsidR="004564D5">
        <w:t>ый</w:t>
      </w:r>
      <w:r w:rsidRPr="00F02835">
        <w:t xml:space="preserve"> в </w:t>
      </w:r>
      <w:r>
        <w:t xml:space="preserve">месте </w:t>
      </w:r>
      <w:r w:rsidRPr="00F02835">
        <w:t>предоставления документации о закупке</w:t>
      </w:r>
      <w:r>
        <w:t>.</w:t>
      </w:r>
    </w:p>
    <w:p w:rsidR="00164065" w:rsidRDefault="00164065" w:rsidP="00F02835">
      <w:pPr>
        <w:pStyle w:val="111"/>
      </w:pPr>
      <w:r>
        <w:t xml:space="preserve">При противоречии </w:t>
      </w:r>
      <w:r w:rsidR="00A27414">
        <w:t>текста</w:t>
      </w:r>
      <w:r>
        <w:t xml:space="preserve"> извещения о закупке и документации о заку</w:t>
      </w:r>
      <w:r w:rsidR="00A27414">
        <w:t>пке — применяе</w:t>
      </w:r>
      <w:r>
        <w:t xml:space="preserve">тся </w:t>
      </w:r>
      <w:r w:rsidR="00A27414">
        <w:t xml:space="preserve">текст </w:t>
      </w:r>
      <w:r>
        <w:t>извещения о закупке.</w:t>
      </w:r>
    </w:p>
    <w:p w:rsidR="00492F5D" w:rsidRDefault="00492F5D" w:rsidP="00492F5D">
      <w:pPr>
        <w:pStyle w:val="111"/>
      </w:pPr>
      <w:r>
        <w:t>Если документация о закупке не содержит норм, регулирующих процедуру закупки, которые содержатся в положении о закупке заказчика или законодательстве, то эти нормы</w:t>
      </w:r>
      <w:r w:rsidRPr="003F1AC0">
        <w:t xml:space="preserve"> </w:t>
      </w:r>
      <w:r>
        <w:t>применяются так, как если бы они явно содержались в документации о закупке.</w:t>
      </w:r>
    </w:p>
    <w:p w:rsidR="00492F5D" w:rsidRDefault="00492F5D" w:rsidP="00492F5D">
      <w:pPr>
        <w:pStyle w:val="111"/>
      </w:pPr>
      <w:r>
        <w:t xml:space="preserve">При противоречии </w:t>
      </w:r>
      <w:r w:rsidR="00F72622">
        <w:t xml:space="preserve">между </w:t>
      </w:r>
      <w:r>
        <w:t>норм</w:t>
      </w:r>
      <w:r w:rsidR="00F72622">
        <w:t>ами</w:t>
      </w:r>
      <w:r>
        <w:t xml:space="preserve"> документации о закупке </w:t>
      </w:r>
      <w:r w:rsidR="00F72622">
        <w:t xml:space="preserve">и </w:t>
      </w:r>
      <w:r>
        <w:t>нормам</w:t>
      </w:r>
      <w:r w:rsidR="00F72622">
        <w:t>и</w:t>
      </w:r>
      <w:r>
        <w:t xml:space="preserve">, указанным в </w:t>
      </w:r>
      <w:r w:rsidRPr="001779D4">
        <w:rPr>
          <w:rStyle w:val="affff"/>
        </w:rPr>
        <w:t xml:space="preserve">разделах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D75FD0">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D75FD0">
        <w:rPr>
          <w:rStyle w:val="affff"/>
        </w:rPr>
        <w:t>7</w:t>
      </w:r>
      <w:r w:rsidRPr="001779D4">
        <w:rPr>
          <w:rStyle w:val="affff"/>
        </w:rPr>
        <w:fldChar w:fldCharType="end"/>
      </w:r>
      <w:r w:rsidR="001779D4">
        <w:rPr>
          <w:b/>
        </w:rPr>
        <w:t xml:space="preserve"> </w:t>
      </w:r>
      <w:r>
        <w:t xml:space="preserve">– применяются нормы </w:t>
      </w:r>
      <w:r w:rsidRPr="001779D4">
        <w:rPr>
          <w:rStyle w:val="affff"/>
        </w:rPr>
        <w:t xml:space="preserve">разделом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D75FD0">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w:instrText>
      </w:r>
      <w:r w:rsidR="001779D4">
        <w:rPr>
          <w:rStyle w:val="affff"/>
        </w:rPr>
        <w:instrText xml:space="preserve"> \* MERGEFORMAT </w:instrText>
      </w:r>
      <w:r w:rsidRPr="001779D4">
        <w:rPr>
          <w:rStyle w:val="affff"/>
        </w:rPr>
      </w:r>
      <w:r w:rsidRPr="001779D4">
        <w:rPr>
          <w:rStyle w:val="affff"/>
        </w:rPr>
        <w:fldChar w:fldCharType="separate"/>
      </w:r>
      <w:r w:rsidR="00D75FD0">
        <w:rPr>
          <w:rStyle w:val="affff"/>
        </w:rPr>
        <w:t>7</w:t>
      </w:r>
      <w:r w:rsidRPr="001779D4">
        <w:rPr>
          <w:rStyle w:val="affff"/>
        </w:rPr>
        <w:fldChar w:fldCharType="end"/>
      </w:r>
      <w:r>
        <w:t xml:space="preserve"> документации о закупке.</w:t>
      </w:r>
    </w:p>
    <w:p w:rsidR="0078694B" w:rsidRDefault="00EA01B0" w:rsidP="00492F5D">
      <w:pPr>
        <w:pStyle w:val="111"/>
      </w:pPr>
      <w:r>
        <w:t xml:space="preserve">При противоречии между нормами документации о закупке и нормами, указанным в </w:t>
      </w:r>
      <w:r w:rsidRPr="001779D4">
        <w:rPr>
          <w:rStyle w:val="affff"/>
        </w:rPr>
        <w:t xml:space="preserve">разделе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D75FD0">
        <w:rPr>
          <w:rStyle w:val="affff"/>
        </w:rPr>
        <w:t>7</w:t>
      </w:r>
      <w:r w:rsidRPr="001779D4">
        <w:rPr>
          <w:rStyle w:val="affff"/>
        </w:rPr>
        <w:fldChar w:fldCharType="end"/>
      </w:r>
      <w:r>
        <w:t xml:space="preserve"> в</w:t>
      </w:r>
      <w:r w:rsidR="0078694B">
        <w:t xml:space="preserve"> рамках рассмотрения заявок, выбора победителя и заключения договора </w:t>
      </w:r>
      <w:r>
        <w:t>— применяются</w:t>
      </w:r>
      <w:r w:rsidR="0078694B">
        <w:t xml:space="preserve"> </w:t>
      </w:r>
      <w:r>
        <w:t>нормы</w:t>
      </w:r>
      <w:r w:rsidR="0078694B">
        <w:t xml:space="preserve"> </w:t>
      </w:r>
      <w:r w:rsidR="0078694B" w:rsidRPr="001779D4">
        <w:rPr>
          <w:rStyle w:val="affff"/>
        </w:rPr>
        <w:t xml:space="preserve">раздела </w:t>
      </w:r>
      <w:r w:rsidR="0078694B" w:rsidRPr="001779D4">
        <w:rPr>
          <w:rStyle w:val="affff"/>
        </w:rPr>
        <w:fldChar w:fldCharType="begin"/>
      </w:r>
      <w:r w:rsidR="0078694B" w:rsidRPr="001779D4">
        <w:rPr>
          <w:rStyle w:val="affff"/>
        </w:rPr>
        <w:instrText xml:space="preserve"> REF _Ref6045544 \r \h  \* MERGEFORMAT </w:instrText>
      </w:r>
      <w:r w:rsidR="0078694B" w:rsidRPr="001779D4">
        <w:rPr>
          <w:rStyle w:val="affff"/>
        </w:rPr>
      </w:r>
      <w:r w:rsidR="0078694B" w:rsidRPr="001779D4">
        <w:rPr>
          <w:rStyle w:val="affff"/>
        </w:rPr>
        <w:fldChar w:fldCharType="separate"/>
      </w:r>
      <w:r w:rsidR="00D75FD0">
        <w:rPr>
          <w:rStyle w:val="affff"/>
        </w:rPr>
        <w:t>7</w:t>
      </w:r>
      <w:r w:rsidR="0078694B" w:rsidRPr="001779D4">
        <w:rPr>
          <w:rStyle w:val="affff"/>
        </w:rPr>
        <w:fldChar w:fldCharType="end"/>
      </w:r>
      <w:r w:rsidR="0078694B">
        <w:t xml:space="preserve"> документации о закупке.</w:t>
      </w:r>
    </w:p>
    <w:p w:rsidR="00492F5D" w:rsidRDefault="00492F5D" w:rsidP="00492F5D">
      <w:pPr>
        <w:pStyle w:val="111"/>
      </w:pPr>
      <w:r>
        <w:t>При противоречии норм документации о закупке нормам положения о закупке или нормам законодательства – применяются нормы положения о закупке или законодательства.</w:t>
      </w:r>
    </w:p>
    <w:p w:rsidR="00492F5D" w:rsidRDefault="00492F5D" w:rsidP="00492F5D">
      <w:pPr>
        <w:pStyle w:val="111"/>
      </w:pPr>
      <w:r>
        <w:t>Е</w:t>
      </w:r>
      <w:r w:rsidRPr="005F2C0F">
        <w:t>сли документация о закупке ссылается на недействующие нормативные документы, (ГОСТы, СНиПы, своды правил и т. д.) или отдельные нормы –применя</w:t>
      </w:r>
      <w:r>
        <w:t>ются</w:t>
      </w:r>
      <w:r w:rsidRPr="005F2C0F">
        <w:t xml:space="preserve"> документы того же вида и нормы того же нормативного акта, введенные взамен утративших силу</w:t>
      </w:r>
      <w:r>
        <w:t>.</w:t>
      </w:r>
    </w:p>
    <w:p w:rsidR="00492F5D" w:rsidRDefault="00492F5D" w:rsidP="00492F5D">
      <w:pPr>
        <w:pStyle w:val="111"/>
      </w:pPr>
      <w:r>
        <w:t>Если документация о закупке ссылается на несуществующие нормативные документы, то заявки рассматриваются без их учета.</w:t>
      </w:r>
    </w:p>
    <w:p w:rsidR="00F55EE8" w:rsidRDefault="00492F5D" w:rsidP="00492F5D">
      <w:pPr>
        <w:pStyle w:val="111"/>
      </w:pPr>
      <w:r>
        <w:lastRenderedPageBreak/>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t>.</w:t>
      </w:r>
    </w:p>
    <w:p w:rsidR="00C721BE" w:rsidRDefault="00C721BE" w:rsidP="00492F5D">
      <w:pPr>
        <w:pStyle w:val="111"/>
      </w:pPr>
      <w:r w:rsidRPr="00485E2C">
        <w:t xml:space="preserve">Каждый раздел документации </w:t>
      </w:r>
      <w:r>
        <w:t>о закупке имеет приоритет в рамках своего пре</w:t>
      </w:r>
      <w:r w:rsidRPr="00485E2C">
        <w:t>дмета регулирования при разрешении коллизий</w:t>
      </w:r>
      <w:r>
        <w:t>.</w:t>
      </w:r>
    </w:p>
    <w:p w:rsidR="00F55EE8" w:rsidRDefault="00F55EE8" w:rsidP="00F55EE8">
      <w:pPr>
        <w:pStyle w:val="113"/>
      </w:pPr>
      <w:r>
        <w:t>Разъяснение положений документации о закупке</w:t>
      </w:r>
    </w:p>
    <w:p w:rsidR="00F55EE8" w:rsidRDefault="00F55EE8" w:rsidP="00F55EE8">
      <w:pPr>
        <w:pStyle w:val="111"/>
      </w:pPr>
      <w: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AA3409">
        <w:rPr>
          <w:b/>
        </w:rPr>
        <w:t>3 рабочих дней</w:t>
      </w:r>
      <w:r>
        <w:t xml:space="preserve"> до окончания срока подачи заявок на участие в закупке.</w:t>
      </w:r>
    </w:p>
    <w:p w:rsidR="00F55EE8" w:rsidRDefault="00F55EE8" w:rsidP="00F55EE8">
      <w:pPr>
        <w:pStyle w:val="111"/>
      </w:pPr>
      <w:r>
        <w:t>Запрос разъяснений подается в свободной форме.</w:t>
      </w:r>
    </w:p>
    <w:p w:rsidR="00F55EE8" w:rsidRDefault="00F55EE8" w:rsidP="00F55EE8">
      <w:pPr>
        <w:pStyle w:val="111"/>
      </w:pPr>
      <w:r w:rsidRPr="008A58E1">
        <w:rPr>
          <w:noProof/>
        </w:rPr>
        <w:t xml:space="preserve">Разъяснения предоставляются в форме электронного документа, размещаемого </w:t>
      </w:r>
      <w:r>
        <w:rPr>
          <w:noProof/>
        </w:rPr>
        <w:t xml:space="preserve">средствами места предоставления документации о закупке </w:t>
      </w:r>
      <w:r w:rsidRPr="00B156EA">
        <w:t xml:space="preserve">в течение </w:t>
      </w:r>
      <w:r w:rsidRPr="00673A28">
        <w:rPr>
          <w:b/>
        </w:rPr>
        <w:t>3 рабочих дней</w:t>
      </w:r>
      <w:r w:rsidRPr="00B156EA">
        <w:t xml:space="preserve"> с даты поступления </w:t>
      </w:r>
      <w:r>
        <w:t>запроса разъяснений</w:t>
      </w:r>
      <w:r>
        <w:rPr>
          <w:noProof/>
        </w:rPr>
        <w:t>.</w:t>
      </w:r>
    </w:p>
    <w:p w:rsidR="00BC611E" w:rsidRDefault="00BC611E" w:rsidP="00BC611E">
      <w:pPr>
        <w:pStyle w:val="113"/>
      </w:pPr>
      <w:r>
        <w:t>Общие положения об участии в закупке</w:t>
      </w:r>
    </w:p>
    <w:p w:rsidR="00BC611E" w:rsidRDefault="00BC611E" w:rsidP="00BC611E">
      <w:pPr>
        <w:pStyle w:val="111"/>
      </w:pPr>
      <w:r>
        <w:t xml:space="preserve">Для участия в закупке необходимо заполнить форму заявки в соответствии с </w:t>
      </w:r>
      <w:r w:rsidRPr="001779D4">
        <w:rPr>
          <w:rStyle w:val="affff"/>
        </w:rPr>
        <w:t xml:space="preserve">разделом </w:t>
      </w:r>
      <w:r w:rsidR="00055E7F">
        <w:rPr>
          <w:rStyle w:val="affff"/>
        </w:rPr>
        <w:t>5</w:t>
      </w:r>
      <w:r>
        <w:t xml:space="preserve"> документации о закупке, подать заявку и документы, предусмотренные документацией о закупке (перечисленные в </w:t>
      </w:r>
      <w:r w:rsidRPr="001779D4">
        <w:rPr>
          <w:rStyle w:val="affff"/>
        </w:rPr>
        <w:t xml:space="preserve">разделах </w:t>
      </w:r>
      <w:r w:rsidR="00EF145B" w:rsidRPr="001779D4">
        <w:rPr>
          <w:rStyle w:val="affff"/>
        </w:rPr>
        <w:t>3</w:t>
      </w:r>
      <w:r w:rsidR="006A320D" w:rsidRPr="001779D4">
        <w:rPr>
          <w:rStyle w:val="affff"/>
        </w:rPr>
        <w:t xml:space="preserve"> и 4</w:t>
      </w:r>
      <w:r>
        <w:t xml:space="preserve"> документации о закупке).</w:t>
      </w:r>
    </w:p>
    <w:p w:rsidR="00BC611E" w:rsidRDefault="00BC611E" w:rsidP="00BC611E">
      <w:pPr>
        <w:pStyle w:val="111"/>
      </w:pPr>
      <w:r>
        <w:t>Участник закупки вправе подать только одну заявку.</w:t>
      </w:r>
    </w:p>
    <w:p w:rsidR="00BC611E" w:rsidRPr="00744E4F" w:rsidRDefault="006A6D50" w:rsidP="00744E4F">
      <w:pPr>
        <w:pStyle w:val="111"/>
      </w:pPr>
      <w:sdt>
        <w:sdtPr>
          <w:alias w:val="Порядок подачи заявок"/>
          <w:tag w:val="Порядок подачи заявок"/>
          <w:id w:val="2118091559"/>
          <w:lock w:val="sdtLocked"/>
          <w:placeholder>
            <w:docPart w:val="C5EBA79C495E433AB26B46247F6F5FB4"/>
          </w:placeholder>
          <w15:color w:val="00CCFF"/>
          <w:docPartList>
            <w:docPartGallery w:val="Quick Parts"/>
            <w:docPartCategory w:val="Документация о закупке: порядок подачи заявок"/>
          </w:docPartList>
        </w:sdtPr>
        <w:sdtEndPr/>
        <w:sdtContent>
          <w:r w:rsidR="00A441DD">
            <w:t>Заявки подаются на ЭТП в соответствии с регламентными документами ЭТП.</w:t>
          </w:r>
        </w:sdtContent>
      </w:sdt>
    </w:p>
    <w:p w:rsidR="00BC611E" w:rsidRDefault="00BC611E" w:rsidP="00BC611E">
      <w:pPr>
        <w:pStyle w:val="111"/>
      </w:pPr>
      <w:r>
        <w:t xml:space="preserve">Заявку можно исправить, отозвав заявку с ошибкой и подав взамен исправленную заявку – </w:t>
      </w:r>
      <w:r w:rsidRPr="00135DA2">
        <w:t>не позднее окончания срока подачи заявок на участие в закупке</w:t>
      </w:r>
      <w:r>
        <w:t>.</w:t>
      </w:r>
    </w:p>
    <w:p w:rsidR="00BC611E" w:rsidRDefault="00990687" w:rsidP="00BC611E">
      <w:pPr>
        <w:pStyle w:val="113"/>
      </w:pPr>
      <w:bookmarkStart w:id="15" w:name="_Ref5457343"/>
      <w:r>
        <w:t>Участие консорциума в закупке</w:t>
      </w:r>
      <w:bookmarkEnd w:id="15"/>
    </w:p>
    <w:p w:rsidR="00BB3074" w:rsidRDefault="00A911F1" w:rsidP="00CB44EB">
      <w:pPr>
        <w:pStyle w:val="111"/>
      </w:pPr>
      <w:r>
        <w:t>Участник</w:t>
      </w:r>
      <w:r w:rsidR="00BB3074">
        <w:t xml:space="preserve"> закупки </w:t>
      </w:r>
      <w:r>
        <w:t xml:space="preserve">(главный участник) может подать от имени нескольких участников закупки </w:t>
      </w:r>
      <w:r w:rsidR="000700AA">
        <w:t xml:space="preserve">(консорциума) </w:t>
      </w:r>
      <w:r w:rsidR="00BB3074">
        <w:t>подать заявку на участие в закупке.</w:t>
      </w:r>
    </w:p>
    <w:p w:rsidR="00CB44EB" w:rsidRDefault="00BC611E" w:rsidP="00CB44EB">
      <w:pPr>
        <w:pStyle w:val="111"/>
      </w:pPr>
      <w:r>
        <w:t xml:space="preserve">Если </w:t>
      </w:r>
      <w:r w:rsidR="008220DF">
        <w:t xml:space="preserve">соглашение между участниками консорциума не представлено </w:t>
      </w:r>
      <w:r w:rsidR="00E6360B">
        <w:t xml:space="preserve">в составе </w:t>
      </w:r>
      <w:r>
        <w:t>заявк</w:t>
      </w:r>
      <w:r w:rsidR="00E6360B">
        <w:t>и</w:t>
      </w:r>
      <w:r>
        <w:t xml:space="preserve">, </w:t>
      </w:r>
      <w:r w:rsidR="001A484B">
        <w:t xml:space="preserve">— </w:t>
      </w:r>
      <w:r>
        <w:t>участник считается подавшим заявку от своего имени и действующим в своих интересах.</w:t>
      </w:r>
    </w:p>
    <w:p w:rsidR="00BC611E" w:rsidRDefault="00F31182" w:rsidP="00BC611E">
      <w:pPr>
        <w:pStyle w:val="111"/>
      </w:pPr>
      <w:r>
        <w:t>Участники, выступающие на стороне одного участника, не вправе участвовать в этой же закупке самостоятельно</w:t>
      </w:r>
      <w:r w:rsidR="00BC611E">
        <w:t>.</w:t>
      </w:r>
    </w:p>
    <w:p w:rsidR="00BC611E" w:rsidRDefault="0036496B" w:rsidP="00BC611E">
      <w:pPr>
        <w:pStyle w:val="111"/>
      </w:pPr>
      <w:r>
        <w:t>Каждый участник закупки, выступающий</w:t>
      </w:r>
      <w:r w:rsidR="00BC611E">
        <w:t xml:space="preserve"> на стороне одного участника, долж</w:t>
      </w:r>
      <w:r w:rsidR="00072709">
        <w:t>ен</w:t>
      </w:r>
      <w:r w:rsidR="00BC611E">
        <w:t xml:space="preserve"> соответствовать общим треб</w:t>
      </w:r>
      <w:r w:rsidR="00BF38E5">
        <w:t>ованиям к участникам закупки, предусмотренными документацией о закупке.</w:t>
      </w:r>
    </w:p>
    <w:p w:rsidR="00BC611E" w:rsidRDefault="00BC611E" w:rsidP="00BC611E">
      <w:pPr>
        <w:pStyle w:val="111"/>
      </w:pPr>
      <w: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Default="00BC611E" w:rsidP="00BC611E">
      <w:pPr>
        <w:pStyle w:val="113"/>
      </w:pPr>
      <w:r>
        <w:t>Привлечение субподрядчиков</w:t>
      </w:r>
    </w:p>
    <w:p w:rsidR="00934BA3" w:rsidRPr="002011D4" w:rsidRDefault="00934BA3" w:rsidP="004B0780">
      <w:pPr>
        <w:pStyle w:val="111"/>
      </w:pPr>
      <w:r>
        <w:t xml:space="preserve">Возможность привлечения субподрядчиков - </w:t>
      </w:r>
      <w:fldSimple w:instr=" MERGEFIELD &quot;Возможность_привлечения_субподрядчиков&quot; ">
        <w:r w:rsidR="00B73E52">
          <w:rPr>
            <w:noProof/>
          </w:rPr>
          <w:t>«Возможность_привлечения_субподрядчиков»</w:t>
        </w:r>
      </w:fldSimple>
    </w:p>
    <w:p w:rsidR="004B0780" w:rsidRDefault="004B0780" w:rsidP="004B0780">
      <w:pPr>
        <w:pStyle w:val="111"/>
      </w:pPr>
      <w:r>
        <w:t>Участник закупки может привлекать субподрядчиков (соисполнителей), если это не запрещено проектом договора.</w:t>
      </w:r>
    </w:p>
    <w:p w:rsidR="004B0780" w:rsidRDefault="004B0780" w:rsidP="004B0780">
      <w:pPr>
        <w:pStyle w:val="111"/>
      </w:pPr>
      <w:r>
        <w:lastRenderedPageBreak/>
        <w:t>Участник закупки в рамках рассмотрения или оценки заявок на участие в закупке может использовать документы, подтверждающие соответствие субподрядчиков специальным требованиям, как собственные.</w:t>
      </w:r>
    </w:p>
    <w:p w:rsidR="004B0780" w:rsidRDefault="004B0780" w:rsidP="004B0780">
      <w:pPr>
        <w:pStyle w:val="111"/>
      </w:pPr>
      <w:r>
        <w:t>Привлекаемые субподрядчики должны соответствовать требованиям к участникам закупки, предусмотренным документацией о закупке.</w:t>
      </w:r>
    </w:p>
    <w:p w:rsidR="00620D7C" w:rsidRDefault="004B0780" w:rsidP="004B0780">
      <w:pPr>
        <w:pStyle w:val="111"/>
      </w:pPr>
      <w:r>
        <w:t>Документы, подтверждающие соответствие субподрядчиков общим требованиям, в состав заявки на участие в закупке не включаются</w:t>
      </w:r>
      <w:r w:rsidR="00BC611E">
        <w:t>.</w:t>
      </w:r>
    </w:p>
    <w:p w:rsidR="00BC611E" w:rsidRDefault="00BC611E" w:rsidP="00BC611E">
      <w:pPr>
        <w:pStyle w:val="113"/>
      </w:pPr>
      <w:r>
        <w:t>Победа в закупке</w:t>
      </w:r>
    </w:p>
    <w:p w:rsidR="00BC611E" w:rsidRDefault="00BC611E" w:rsidP="00BC611E">
      <w:pPr>
        <w:pStyle w:val="111"/>
      </w:pPr>
      <w:r>
        <w:t xml:space="preserve">Победителем становится участник, отвечающий требованиям </w:t>
      </w:r>
      <w:r w:rsidRPr="00130CE3">
        <w:rPr>
          <w:b/>
        </w:rPr>
        <w:t xml:space="preserve">раздела </w:t>
      </w:r>
      <w:r w:rsidR="00720D2A">
        <w:rPr>
          <w:b/>
        </w:rPr>
        <w:t>4</w:t>
      </w:r>
      <w:r>
        <w:t xml:space="preserve"> документации о </w:t>
      </w:r>
      <w:r w:rsidR="0042079E">
        <w:t>закупке и подавший заявку:</w:t>
      </w:r>
    </w:p>
    <w:p w:rsidR="00BC611E" w:rsidRDefault="00BC611E" w:rsidP="00BC611E">
      <w:pPr>
        <w:pStyle w:val="a0"/>
      </w:pPr>
      <w:r>
        <w:t xml:space="preserve">Отвечающую требованиям </w:t>
      </w:r>
      <w:r w:rsidRPr="001779D4">
        <w:rPr>
          <w:rStyle w:val="affff"/>
        </w:rPr>
        <w:t xml:space="preserve">раздела </w:t>
      </w:r>
      <w:r w:rsidR="001640B9" w:rsidRPr="001779D4">
        <w:rPr>
          <w:rStyle w:val="affff"/>
        </w:rPr>
        <w:t>3</w:t>
      </w:r>
      <w:r w:rsidRPr="001779D4">
        <w:rPr>
          <w:rStyle w:val="affff"/>
        </w:rPr>
        <w:t xml:space="preserve">, </w:t>
      </w:r>
      <w:r w:rsidR="001640B9" w:rsidRPr="001779D4">
        <w:rPr>
          <w:rStyle w:val="affff"/>
        </w:rPr>
        <w:t>5</w:t>
      </w:r>
      <w:r>
        <w:t xml:space="preserve"> документации о закупке.</w:t>
      </w:r>
    </w:p>
    <w:p w:rsidR="00BC611E" w:rsidRDefault="006A6D50" w:rsidP="00BC611E">
      <w:pPr>
        <w:pStyle w:val="a0"/>
      </w:pPr>
      <w:sdt>
        <w:sdtPr>
          <w:alias w:val="Определения победителя"/>
          <w:tag w:val="Определения победителя"/>
          <w:id w:val="-121613066"/>
          <w:lock w:val="sdtLocked"/>
          <w:placeholder>
            <w:docPart w:val="C5EBA79C495E433AB26B46247F6F5FB4"/>
          </w:placeholder>
          <w15:color w:val="00CCFF"/>
          <w:docPartList>
            <w:docPartGallery w:val="Quick Parts"/>
            <w:docPartCategory w:val="Документация о закупке: определение победителя"/>
          </w:docPartList>
        </w:sdtPr>
        <w:sdtEndPr/>
        <w:sdtContent>
          <w:r w:rsidR="00A441DD">
            <w:t xml:space="preserve">Набравшую наибольшее количество баллов относительно критериев оценки, предусмотренных </w:t>
          </w:r>
          <w:r w:rsidR="00A441DD" w:rsidRPr="00A11FE6">
            <w:rPr>
              <w:b/>
            </w:rPr>
            <w:t xml:space="preserve">разделом </w:t>
          </w:r>
          <w:r w:rsidR="00A441DD">
            <w:rPr>
              <w:b/>
            </w:rPr>
            <w:t>7</w:t>
          </w:r>
          <w:r w:rsidR="00A441DD">
            <w:t xml:space="preserve"> документации о закупке</w:t>
          </w:r>
        </w:sdtContent>
      </w:sdt>
      <w:r w:rsidR="00BC611E">
        <w:t>.</w:t>
      </w:r>
    </w:p>
    <w:p w:rsidR="00BC611E" w:rsidRDefault="00BC611E" w:rsidP="00BC611E">
      <w:pPr>
        <w:pStyle w:val="113"/>
      </w:pPr>
      <w:r>
        <w:t>Изменение документации о закупке, отмена закупки</w:t>
      </w:r>
    </w:p>
    <w:p w:rsidR="00BC611E" w:rsidRDefault="00BC611E" w:rsidP="00B93B01">
      <w:pPr>
        <w:pStyle w:val="111"/>
      </w:pPr>
      <w:r w:rsidRPr="009E7086">
        <w:t xml:space="preserve">Заказчик вправе отказаться от проведения закупки или изменить закупочную документацию </w:t>
      </w:r>
      <w:r w:rsidRPr="005E1D52">
        <w:t>в целом или в отношении каждого лота, если п</w:t>
      </w:r>
      <w:r w:rsidR="00AD4EB8" w:rsidRPr="005E1D52">
        <w:t xml:space="preserve">роводится </w:t>
      </w:r>
      <w:proofErr w:type="spellStart"/>
      <w:r w:rsidR="00AD4EB8" w:rsidRPr="005E1D52">
        <w:t>многолотовая</w:t>
      </w:r>
      <w:proofErr w:type="spellEnd"/>
      <w:r w:rsidR="00AD4EB8" w:rsidRPr="005E1D52">
        <w:t xml:space="preserve"> закупка</w:t>
      </w:r>
      <w:r w:rsidR="00B93B01" w:rsidRPr="005E1D52">
        <w:t xml:space="preserve"> до наступления даты и времени окончания подачи заявок на участие в </w:t>
      </w:r>
      <w:r w:rsidR="00745019" w:rsidRPr="005E1D52">
        <w:t>закупке.</w:t>
      </w:r>
    </w:p>
    <w:p w:rsidR="00BC611E" w:rsidRDefault="00BC611E" w:rsidP="00BC611E">
      <w:pPr>
        <w:pStyle w:val="113"/>
      </w:pPr>
      <w:r>
        <w:t>Специальные процедуры</w:t>
      </w:r>
    </w:p>
    <w:p w:rsidR="00BC611E" w:rsidRDefault="00BC611E" w:rsidP="00BC611E">
      <w:pPr>
        <w:pStyle w:val="111"/>
      </w:pPr>
      <w:r>
        <w:t>Информация о специальных процедурах (переторжка, п</w:t>
      </w:r>
      <w:r w:rsidRPr="0041178B">
        <w:t>редварительный квалификационный отбор</w:t>
      </w:r>
      <w:r>
        <w:t xml:space="preserve">) содержится в </w:t>
      </w:r>
      <w:r w:rsidRPr="001779D4">
        <w:rPr>
          <w:rStyle w:val="affff"/>
        </w:rPr>
        <w:t xml:space="preserve">разделе </w:t>
      </w:r>
      <w:r w:rsidR="00C70F4B">
        <w:rPr>
          <w:rStyle w:val="affff"/>
        </w:rPr>
        <w:t>7</w:t>
      </w:r>
      <w:r>
        <w:t xml:space="preserve"> документации о закупке.</w:t>
      </w:r>
    </w:p>
    <w:p w:rsidR="00BC2E2A" w:rsidRDefault="00BC611E" w:rsidP="00A441DD">
      <w:pPr>
        <w:pStyle w:val="111"/>
      </w:pPr>
      <w:r>
        <w:t>Специальная процедура не проводится, если не предусмотрена разделом 7 документации о закупке.</w:t>
      </w:r>
    </w:p>
    <w:p w:rsidR="00743B9E" w:rsidRDefault="00BC611E" w:rsidP="00514905">
      <w:pPr>
        <w:pStyle w:val="1"/>
      </w:pPr>
      <w:r>
        <w:br w:type="page"/>
      </w:r>
      <w:bookmarkStart w:id="16" w:name="_Ref6045544"/>
      <w:bookmarkStart w:id="17" w:name="_Toc74641432"/>
      <w:r w:rsidR="005C6EBE">
        <w:lastRenderedPageBreak/>
        <w:t>Рассмотрение</w:t>
      </w:r>
      <w:r w:rsidR="00743B9E">
        <w:t xml:space="preserve"> </w:t>
      </w:r>
      <w:r w:rsidR="002C1726">
        <w:t>заявок</w:t>
      </w:r>
      <w:r w:rsidR="0096528F">
        <w:t>,</w:t>
      </w:r>
      <w:r w:rsidR="002C1726">
        <w:t xml:space="preserve"> выбор победителя</w:t>
      </w:r>
      <w:r w:rsidR="0096528F">
        <w:t>, заключение договора</w:t>
      </w:r>
      <w:bookmarkEnd w:id="14"/>
      <w:bookmarkEnd w:id="16"/>
      <w:bookmarkEnd w:id="17"/>
    </w:p>
    <w:p w:rsidR="008B7E5B" w:rsidRDefault="008B7E5B" w:rsidP="00055118">
      <w:pPr>
        <w:pStyle w:val="113"/>
      </w:pPr>
      <w: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C5EBA79C495E433AB26B46247F6F5FB4"/>
        </w:placeholder>
        <w15:color w:val="00CCFF"/>
        <w:docPartList>
          <w:docPartGallery w:val="Quick Parts"/>
          <w:docPartCategory w:val="Документация о закупке: порядок рассмотрения частей заявок"/>
        </w:docPartList>
      </w:sdtPr>
      <w:sdtEndPr/>
      <w:sdtContent>
        <w:bookmarkStart w:id="18" w:name="_Hlk536384848" w:displacedByCustomXml="prev"/>
        <w:p w:rsidR="00A441DD" w:rsidRPr="00EE6C3F" w:rsidRDefault="00A441DD" w:rsidP="006909D6">
          <w:pPr>
            <w:pStyle w:val="111"/>
            <w:rPr>
              <w:rFonts w:eastAsiaTheme="minorEastAsia" w:cstheme="minorBidi"/>
              <w:color w:val="auto"/>
              <w:lang w:eastAsia="en-US"/>
            </w:rPr>
          </w:pPr>
          <w:r>
            <w:t>З</w:t>
          </w:r>
          <w:r w:rsidRPr="00EE6C3F">
            <w:t>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относительно критериев сопоставления и оценки заявок на участие в закупке.</w:t>
          </w:r>
          <w:bookmarkEnd w:id="18"/>
        </w:p>
        <w:p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Закупочная комиссия рассматривает первые части заявок на участие в закупке и принимает решение о соответствии первых частей заявок требованиям документации о закупке.</w:t>
          </w:r>
        </w:p>
        <w:p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 xml:space="preserve">По результатам рассмотрения первых частей заявок на участие в закупке формируется </w:t>
          </w:r>
          <w:r w:rsidRPr="00EE6C3F">
            <w:rPr>
              <w:rFonts w:eastAsiaTheme="minorEastAsia"/>
            </w:rPr>
            <w:t>протокол рассмотрения первых частей заявок.</w:t>
          </w:r>
        </w:p>
        <w:p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Закупочная комиссия рассматривает вторые части заявок на участие в закупке и принимает решение о соответствии вторых частей заявок требованиям документации о закупке.</w:t>
          </w:r>
        </w:p>
        <w:p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 xml:space="preserve">По результатам рассмотрения вторых частей заявок на участие в закупке формируется </w:t>
          </w:r>
          <w:r w:rsidRPr="00EE6C3F">
            <w:rPr>
              <w:rFonts w:eastAsiaTheme="minorEastAsia"/>
            </w:rPr>
            <w:t>протокол рассмотрения вторых частей заявок.</w:t>
          </w:r>
        </w:p>
        <w:p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После рассмотрения вторых частей заявок и ценовых предложений участников закупки закупочная комиссия ранжирует заявки (подводит итоги) в соответствии с порядком ранжирования заявок.</w:t>
          </w:r>
        </w:p>
        <w:p w:rsidR="0090303E" w:rsidRPr="000E3252" w:rsidRDefault="00A441DD" w:rsidP="0090303E">
          <w:pPr>
            <w:pStyle w:val="111"/>
            <w:rPr>
              <w:rFonts w:eastAsiaTheme="minorEastAsia" w:cstheme="minorBidi"/>
              <w:color w:val="auto"/>
              <w:lang w:eastAsia="en-US"/>
            </w:rPr>
          </w:pPr>
          <w:r w:rsidRPr="00EE6C3F">
            <w:rPr>
              <w:rFonts w:eastAsiaTheme="minorEastAsia" w:cstheme="minorBidi"/>
              <w:color w:val="auto"/>
              <w:lang w:eastAsia="en-US"/>
            </w:rPr>
            <w:t>По результатам ранжирования заявок на участие в закупке формируется протокол подведения итогов</w:t>
          </w:r>
          <w:r>
            <w:rPr>
              <w:rFonts w:eastAsiaTheme="minorEastAsia" w:cstheme="minorBidi"/>
              <w:color w:val="auto"/>
              <w:lang w:eastAsia="en-US"/>
            </w:rPr>
            <w:t>.</w:t>
          </w:r>
        </w:p>
      </w:sdtContent>
    </w:sdt>
    <w:p w:rsidR="00B84060" w:rsidRDefault="00D11CDE" w:rsidP="00B84060">
      <w:pPr>
        <w:pStyle w:val="111"/>
      </w:pPr>
      <w:r>
        <w:t xml:space="preserve">При допустимости подачи альтернативных предложений и наличии альтернативных предложений — </w:t>
      </w:r>
      <w:r w:rsidR="00B84060">
        <w:t>основное и альтернативное предложение от одного участника процедуры закупки рассматриваются отдельно друг от друга.</w:t>
      </w:r>
    </w:p>
    <w:p w:rsidR="00173337" w:rsidRDefault="00B84060" w:rsidP="0090303E">
      <w:pPr>
        <w:pStyle w:val="111"/>
      </w:pPr>
      <w:r>
        <w:t>В рамках рассмотрения заявок на участие в закупке закупочная комиссия вправе привлекать экспертов, специалистов.</w:t>
      </w:r>
    </w:p>
    <w:p w:rsidR="001135D1" w:rsidRDefault="001135D1" w:rsidP="0090303E">
      <w:pPr>
        <w:pStyle w:val="111"/>
      </w:pPr>
      <w:r>
        <w:t>В</w:t>
      </w:r>
      <w:r w:rsidRPr="006F4089">
        <w:t>се возможные риски отклонения за</w:t>
      </w:r>
      <w:r>
        <w:t>явки и ответственность, связанную</w:t>
      </w:r>
      <w:r w:rsidRPr="006F4089">
        <w:t xml:space="preserve"> с несвоевременным предоставлением документов по запросу </w:t>
      </w:r>
      <w:r>
        <w:t>з</w:t>
      </w:r>
      <w:r w:rsidRPr="006F4089">
        <w:t>ак</w:t>
      </w:r>
      <w:r>
        <w:t>азчика, несет участник закупки</w:t>
      </w:r>
      <w:r w:rsidR="0042440C">
        <w:t>.</w:t>
      </w:r>
    </w:p>
    <w:p w:rsidR="00FC43C8" w:rsidRDefault="00FC43C8" w:rsidP="00AE3EA2">
      <w:pPr>
        <w:pStyle w:val="113"/>
      </w:pPr>
      <w:r>
        <w:t>Основания отклонения заявки на участие в закупке</w:t>
      </w:r>
    </w:p>
    <w:p w:rsidR="00AC3004" w:rsidRDefault="00AC3004" w:rsidP="00ED213E">
      <w:pPr>
        <w:pStyle w:val="111"/>
      </w:pPr>
      <w:r>
        <w:t>Закупочная комиссия отклоняет заявку на участие в закупке в следующих случаях:</w:t>
      </w:r>
    </w:p>
    <w:p w:rsidR="00ED213E" w:rsidRDefault="00ED213E" w:rsidP="00AC3004">
      <w:pPr>
        <w:pStyle w:val="a0"/>
      </w:pPr>
      <w:r>
        <w:t>Участник закупки не соответствует требованиям, предъявляемым документацией о закупке.</w:t>
      </w:r>
    </w:p>
    <w:p w:rsidR="00ED213E" w:rsidRDefault="00ED213E" w:rsidP="00AC3004">
      <w:pPr>
        <w:pStyle w:val="a0"/>
      </w:pPr>
      <w:r>
        <w:t>Заявка на участие в закупке не соответствует требованиям, предъявляемым документацией о закупке.</w:t>
      </w:r>
    </w:p>
    <w:p w:rsidR="00ED213E" w:rsidRDefault="00ED213E" w:rsidP="00AC3004">
      <w:pPr>
        <w:pStyle w:val="a0"/>
      </w:pPr>
      <w:r>
        <w:t>Предложение участника закупки не соответствует требованиям, предъявляемым документацией о закупке.</w:t>
      </w:r>
    </w:p>
    <w:p w:rsidR="00ED213E" w:rsidRDefault="00ED213E" w:rsidP="00AC3004">
      <w:pPr>
        <w:pStyle w:val="a0"/>
      </w:pPr>
      <w:r>
        <w:t>Заявка содержит недостоверную информацию.</w:t>
      </w:r>
    </w:p>
    <w:p w:rsidR="00FC43C8" w:rsidRDefault="00ED213E" w:rsidP="00AC3004">
      <w:pPr>
        <w:pStyle w:val="a0"/>
      </w:pPr>
      <w:r>
        <w:t xml:space="preserve">Заявка подана после окончания </w:t>
      </w:r>
      <w:r w:rsidR="003E5DD0">
        <w:t xml:space="preserve">срока </w:t>
      </w:r>
      <w:r>
        <w:t>подачи заявок.</w:t>
      </w:r>
    </w:p>
    <w:p w:rsidR="00FF1853" w:rsidRDefault="00FF1853" w:rsidP="00FF1853">
      <w:pPr>
        <w:pStyle w:val="111"/>
        <w:rPr>
          <w:b/>
        </w:rPr>
      </w:pPr>
      <w:r>
        <w:t xml:space="preserve">Закупочная комиссия вправе отклонить заявку на участие в закупке, содержащую аномально заниженную предлагаемую цену договора (снижение цены на </w:t>
      </w:r>
      <w:r w:rsidR="000F6AE0">
        <w:t>50%</w:t>
      </w:r>
      <w:r w:rsidR="00D80EDF">
        <w:t xml:space="preserve"> </w:t>
      </w:r>
      <w:r>
        <w:t>или более относительно начальной (максимальной) цены договора (цены лота).</w:t>
      </w:r>
    </w:p>
    <w:p w:rsidR="00FC43C8" w:rsidRDefault="00250C79" w:rsidP="00FC43C8">
      <w:pPr>
        <w:pStyle w:val="111"/>
      </w:pPr>
      <w:r>
        <w:lastRenderedPageBreak/>
        <w:t>Не является основанием для отклонения заявки на участие в закупке о</w:t>
      </w:r>
      <w:r w:rsidR="00FC43C8">
        <w:t>тсутствие в заявке на участие в закупке указания (декларирования) стр</w:t>
      </w:r>
      <w:r w:rsidR="008C2EC6">
        <w:t>аны происхождения поставляемых работ или услуг</w:t>
      </w:r>
      <w:r>
        <w:t>;</w:t>
      </w:r>
      <w:r w:rsidR="00FC43C8">
        <w:t xml:space="preserve"> такая заявка рассматривается как содержащая предложение о поставке иностранных товаров.</w:t>
      </w:r>
    </w:p>
    <w:p w:rsidR="00FF7F6D" w:rsidRDefault="00FF7F6D" w:rsidP="00FC43C8">
      <w:pPr>
        <w:pStyle w:val="111"/>
      </w:pPr>
      <w:r>
        <w:t>Заявка на участие в закупке не отклоняется, если коллизии или неполнота заявки устранима способами</w:t>
      </w:r>
      <w:r w:rsidR="00F7694B">
        <w:t xml:space="preserve">, указанными в </w:t>
      </w:r>
      <w:r w:rsidR="00F7694B" w:rsidRPr="001779D4">
        <w:rPr>
          <w:rStyle w:val="affff"/>
        </w:rPr>
        <w:t xml:space="preserve">п. </w:t>
      </w:r>
      <w:r w:rsidR="00F7694B" w:rsidRPr="001779D4">
        <w:rPr>
          <w:rStyle w:val="affff"/>
        </w:rPr>
        <w:fldChar w:fldCharType="begin"/>
      </w:r>
      <w:r w:rsidR="00F7694B" w:rsidRPr="001779D4">
        <w:rPr>
          <w:rStyle w:val="affff"/>
        </w:rPr>
        <w:instrText xml:space="preserve"> REF _Ref6048070 \r \h  \* MERGEFORMAT </w:instrText>
      </w:r>
      <w:r w:rsidR="00F7694B" w:rsidRPr="001779D4">
        <w:rPr>
          <w:rStyle w:val="affff"/>
        </w:rPr>
      </w:r>
      <w:r w:rsidR="00F7694B" w:rsidRPr="001779D4">
        <w:rPr>
          <w:rStyle w:val="affff"/>
        </w:rPr>
        <w:fldChar w:fldCharType="separate"/>
      </w:r>
      <w:r w:rsidR="00D75FD0">
        <w:rPr>
          <w:rStyle w:val="affff"/>
        </w:rPr>
        <w:t>7.3</w:t>
      </w:r>
      <w:r w:rsidR="00F7694B" w:rsidRPr="001779D4">
        <w:rPr>
          <w:rStyle w:val="affff"/>
        </w:rPr>
        <w:fldChar w:fldCharType="end"/>
      </w:r>
      <w:r>
        <w:t>.</w:t>
      </w:r>
    </w:p>
    <w:p w:rsidR="00804F4E" w:rsidRDefault="00F74349" w:rsidP="00C07F23">
      <w:pPr>
        <w:pStyle w:val="113"/>
      </w:pPr>
      <w:bookmarkStart w:id="19" w:name="_Ref6048070"/>
      <w:r>
        <w:t>Разрешение коллизий</w:t>
      </w:r>
      <w:r w:rsidR="003F1AC0">
        <w:t xml:space="preserve"> и неполноты</w:t>
      </w:r>
      <w:r w:rsidR="00492F5D">
        <w:t xml:space="preserve"> заявки на участие в закупке</w:t>
      </w:r>
      <w:bookmarkEnd w:id="19"/>
    </w:p>
    <w:p w:rsidR="00E030C7" w:rsidRDefault="00E030C7" w:rsidP="00E030C7">
      <w:pPr>
        <w:pStyle w:val="111"/>
      </w:pPr>
      <w:r>
        <w:t>При противоречии цены, указанной словами (прописью), и цены, указанной цифрами, преимущество имеет цена, указанная цифрами.</w:t>
      </w:r>
    </w:p>
    <w:p w:rsidR="00E030C7" w:rsidRDefault="00E030C7" w:rsidP="00E030C7">
      <w:pPr>
        <w:pStyle w:val="111"/>
      </w:pPr>
      <w: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Default="00E030C7" w:rsidP="00E030C7">
      <w:pPr>
        <w:pStyle w:val="111"/>
      </w:pPr>
      <w:r>
        <w:t>При несоответствии произведения цены</w:t>
      </w:r>
      <w:r w:rsidR="00C66EE7">
        <w:t xml:space="preserve"> позиции закупаемой продукции</w:t>
      </w:r>
      <w:r>
        <w:t xml:space="preserve"> на количество предлагаемой продукции итоговой цене, указанной в заявке, преимущество имеет итоговая цена, указанная в заявке</w:t>
      </w:r>
      <w:r w:rsidR="008D4097">
        <w:t>.</w:t>
      </w:r>
    </w:p>
    <w:p w:rsidR="00FA6DA5" w:rsidRDefault="00EE3E68" w:rsidP="00AC7B2E">
      <w:pPr>
        <w:pStyle w:val="111"/>
      </w:pPr>
      <w: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rsidR="005F6559" w:rsidRDefault="005F6559" w:rsidP="005F6559">
      <w:pPr>
        <w:pStyle w:val="113"/>
      </w:pPr>
      <w:r>
        <w:t>Исправление заявки на участие в закупке</w:t>
      </w:r>
    </w:p>
    <w:p w:rsidR="005F6559" w:rsidRDefault="005F6559" w:rsidP="005F6559">
      <w:pPr>
        <w:pStyle w:val="111"/>
      </w:pPr>
      <w:r>
        <w:t>З</w:t>
      </w:r>
      <w:r w:rsidRPr="006F4089">
        <w:t xml:space="preserve">аказчик вправе запросить у участника закупки разъяснение по имеющимся замечаниям, предоставив участнику закупки </w:t>
      </w:r>
      <w:r>
        <w:t xml:space="preserve">время </w:t>
      </w:r>
      <w:r w:rsidRPr="006F4089">
        <w:t xml:space="preserve">для устранения замечаний и представления </w:t>
      </w:r>
      <w:r>
        <w:t xml:space="preserve">требуемых </w:t>
      </w:r>
      <w:r w:rsidRPr="006F4089">
        <w:t>документ</w:t>
      </w:r>
      <w:r>
        <w:t>ов.</w:t>
      </w:r>
    </w:p>
    <w:p w:rsidR="004F61AE" w:rsidRDefault="00806211" w:rsidP="00C07F23">
      <w:pPr>
        <w:pStyle w:val="113"/>
      </w:pPr>
      <w:r>
        <w:t>Особенности рассмотрения документов участника закупки</w:t>
      </w:r>
    </w:p>
    <w:p w:rsidR="00806211" w:rsidRDefault="00806211" w:rsidP="00806211">
      <w:pPr>
        <w:pStyle w:val="111"/>
      </w:pPr>
      <w: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Pr>
          <w:rStyle w:val="affffff1"/>
        </w:rPr>
        <w:footnoteReference w:id="2"/>
      </w:r>
      <w:r>
        <w:t xml:space="preserve">, </w:t>
      </w:r>
      <w:r w:rsidR="00994929">
        <w:t>—</w:t>
      </w:r>
      <w:r>
        <w:t xml:space="preserve"> заказчик вправе запросить этот документ у </w:t>
      </w:r>
      <w:r w:rsidR="00483D86">
        <w:t>организации</w:t>
      </w:r>
      <w:r w:rsidR="00565C3E">
        <w:t xml:space="preserve"> (органа)</w:t>
      </w:r>
      <w:r>
        <w:t>, отвечающе</w:t>
      </w:r>
      <w:r w:rsidR="00565C3E">
        <w:t>й</w:t>
      </w:r>
      <w:r>
        <w:t xml:space="preserve"> за выдачу этого документа</w:t>
      </w:r>
      <w:r w:rsidR="001E5740">
        <w:t>, и рассмотреть его, как если бы он был представлен участником закупки</w:t>
      </w:r>
      <w:r>
        <w:t>.</w:t>
      </w:r>
    </w:p>
    <w:p w:rsidR="0023140C" w:rsidRDefault="0023140C" w:rsidP="0023140C">
      <w:pPr>
        <w:pStyle w:val="110"/>
        <w:numPr>
          <w:ilvl w:val="1"/>
          <w:numId w:val="1"/>
        </w:numPr>
      </w:pPr>
      <w:proofErr w:type="spellStart"/>
      <w:r>
        <w:t>Дозапрос</w:t>
      </w:r>
      <w:proofErr w:type="spellEnd"/>
    </w:p>
    <w:sdt>
      <w:sdtPr>
        <w:alias w:val="Дозапрос"/>
        <w:tag w:val="Дозапрос"/>
        <w:id w:val="-141890987"/>
        <w:lock w:val="sdtLocked"/>
        <w:placeholder>
          <w:docPart w:val="C1945DEA4C87453D83AE2CDA4531C944"/>
        </w:placeholder>
        <w15:color w:val="00CCFF"/>
        <w:docPartList>
          <w:docPartGallery w:val="Quick Parts"/>
          <w:docPartCategory w:val="Документация о закупке: дозапрос"/>
        </w:docPartList>
      </w:sdtPr>
      <w:sdtEndPr/>
      <w:sdtContent>
        <w:p w:rsidR="0023140C" w:rsidRDefault="00953AAF" w:rsidP="0023140C">
          <w:pPr>
            <w:pStyle w:val="111"/>
          </w:pPr>
          <w:r>
            <w:t>У участника закупки не запрашиваются недостающие документы, создающие преимущественные условия для участия в закупке.</w:t>
          </w:r>
        </w:p>
      </w:sdtContent>
    </w:sdt>
    <w:p w:rsidR="00C07F23" w:rsidRDefault="00D8017A" w:rsidP="00C07F23">
      <w:pPr>
        <w:pStyle w:val="113"/>
      </w:pPr>
      <w:r>
        <w:t>Особенности рассмотрения</w:t>
      </w:r>
      <w:r w:rsidR="00C07F23">
        <w:t xml:space="preserve"> сведений об опыте</w:t>
      </w:r>
    </w:p>
    <w:p w:rsidR="00C07F23" w:rsidRDefault="00C07F23" w:rsidP="00C07F23">
      <w:pPr>
        <w:pStyle w:val="111"/>
      </w:pPr>
      <w:bookmarkStart w:id="20" w:name="_Ref535245064"/>
      <w:r>
        <w:t>Закупочной комиссией рассматрива</w:t>
      </w:r>
      <w:r w:rsidR="00C90F29">
        <w:t>ю</w:t>
      </w:r>
      <w:r>
        <w:t xml:space="preserve">тся </w:t>
      </w:r>
      <w:r w:rsidR="00C90F29">
        <w:t>первые</w:t>
      </w:r>
      <w:r>
        <w:t xml:space="preserve"> </w:t>
      </w:r>
      <w:bookmarkStart w:id="21" w:name="КДоговоров"/>
      <w:permStart w:id="1694507309" w:edGrp="everyone"/>
      <w:sdt>
        <w:sdtPr>
          <w:rPr>
            <w:rStyle w:val="aff9"/>
          </w:rPr>
          <w:alias w:val="Количество рассматриваемых договоров"/>
          <w:tag w:val="Количество рассматриваемых договоров"/>
          <w:id w:val="1048727144"/>
          <w:placeholder>
            <w:docPart w:val="BCF92F389EA54C6D8DE6F6D550FD7779"/>
          </w:placeholder>
          <w15:color w:val="FFFF00"/>
        </w:sdtPr>
        <w:sdtEndPr>
          <w:rPr>
            <w:rStyle w:val="aff9"/>
          </w:rPr>
        </w:sdtEndPr>
        <w:sdtContent>
          <w:r w:rsidR="00965BDA" w:rsidRPr="00C36C80">
            <w:rPr>
              <w:rStyle w:val="aff9"/>
            </w:rPr>
            <w:fldChar w:fldCharType="begin"/>
          </w:r>
          <w:r w:rsidR="00965BDA" w:rsidRPr="00C36C80">
            <w:rPr>
              <w:rStyle w:val="aff9"/>
            </w:rPr>
            <w:instrText xml:space="preserve"> MERGEFIELD "Максимальное_колво_рассматриваемых_дого" </w:instrText>
          </w:r>
          <w:r w:rsidR="00965BDA" w:rsidRPr="00C36C80">
            <w:rPr>
              <w:rStyle w:val="aff9"/>
            </w:rPr>
            <w:fldChar w:fldCharType="separate"/>
          </w:r>
          <w:r w:rsidR="00B73E52">
            <w:rPr>
              <w:rStyle w:val="aff9"/>
              <w:noProof/>
            </w:rPr>
            <w:t>«</w:t>
          </w:r>
          <w:r w:rsidR="006B6278">
            <w:rPr>
              <w:rStyle w:val="aff9"/>
              <w:noProof/>
            </w:rPr>
            <w:t>два</w:t>
          </w:r>
          <w:r w:rsidR="00B73E52">
            <w:rPr>
              <w:rStyle w:val="aff9"/>
              <w:noProof/>
            </w:rPr>
            <w:t>»</w:t>
          </w:r>
          <w:r w:rsidR="00965BDA" w:rsidRPr="00C36C80">
            <w:rPr>
              <w:rStyle w:val="aff9"/>
            </w:rPr>
            <w:fldChar w:fldCharType="end"/>
          </w:r>
        </w:sdtContent>
      </w:sdt>
      <w:bookmarkEnd w:id="21"/>
      <w:permEnd w:id="1694507309"/>
      <w:r w:rsidR="005F6B5F">
        <w:t xml:space="preserve"> договор</w:t>
      </w:r>
      <w:r w:rsidR="003F0F7D">
        <w:t>а</w:t>
      </w:r>
      <w:r w:rsidR="00AD347F">
        <w:t>, указанных в справке об опыте (часть формы заявки на участие в закупке)</w:t>
      </w:r>
      <w:r w:rsidR="006C55F2">
        <w:t>, отвечающ</w:t>
      </w:r>
      <w:r w:rsidR="00C7605A">
        <w:t>и</w:t>
      </w:r>
      <w:r w:rsidR="00997A97">
        <w:t>х</w:t>
      </w:r>
      <w:r w:rsidR="006C55F2">
        <w:t xml:space="preserve"> следующим требованиям</w:t>
      </w:r>
      <w:r w:rsidR="005F6B5F">
        <w:t>:</w:t>
      </w:r>
      <w:bookmarkEnd w:id="20"/>
    </w:p>
    <w:p w:rsidR="00C07F23" w:rsidRDefault="0006010B" w:rsidP="005F6B5F">
      <w:pPr>
        <w:pStyle w:val="a0"/>
      </w:pPr>
      <w:r>
        <w:rPr>
          <w:rFonts w:eastAsia="Calibri"/>
        </w:rPr>
        <w:t>П</w:t>
      </w:r>
      <w:r w:rsidR="00BD5ADE">
        <w:rPr>
          <w:rFonts w:eastAsia="Calibri"/>
        </w:rPr>
        <w:t>редставлен</w:t>
      </w:r>
      <w:r w:rsidR="00C07F23">
        <w:rPr>
          <w:rFonts w:eastAsia="Calibri"/>
        </w:rPr>
        <w:t xml:space="preserve">ы копиями страниц договоров, позволяющих определить сведения, запрашиваемые формой </w:t>
      </w:r>
      <w:r w:rsidR="00FE6DFE">
        <w:rPr>
          <w:rFonts w:eastAsia="Calibri"/>
        </w:rPr>
        <w:t>сведений</w:t>
      </w:r>
      <w:r w:rsidR="00C07F23">
        <w:rPr>
          <w:rFonts w:eastAsia="Calibri"/>
        </w:rPr>
        <w:t xml:space="preserve"> об опыте: </w:t>
      </w:r>
      <w:r w:rsidR="006209A5">
        <w:rPr>
          <w:rFonts w:eastAsia="Calibri"/>
        </w:rPr>
        <w:t xml:space="preserve">КС-2, КС-3, </w:t>
      </w:r>
      <w:r w:rsidR="00C07F23">
        <w:rPr>
          <w:rFonts w:eastAsia="Calibri"/>
        </w:rPr>
        <w:t xml:space="preserve">перечни </w:t>
      </w:r>
      <w:r w:rsidR="006A57D2">
        <w:rPr>
          <w:rFonts w:eastAsia="Calibri"/>
        </w:rPr>
        <w:t>продукции</w:t>
      </w:r>
      <w:r w:rsidR="00AA05A9">
        <w:rPr>
          <w:rFonts w:eastAsia="Calibri"/>
        </w:rPr>
        <w:t xml:space="preserve"> или</w:t>
      </w:r>
      <w:r w:rsidR="00C07F23">
        <w:rPr>
          <w:rFonts w:eastAsia="Calibri"/>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Pr>
          <w:rFonts w:eastAsia="Calibri"/>
        </w:rPr>
        <w:t>ршения договора, цену договора;</w:t>
      </w:r>
    </w:p>
    <w:p w:rsidR="00DA0CC9" w:rsidRDefault="00DA0CC9" w:rsidP="000758E4">
      <w:pPr>
        <w:pStyle w:val="a0"/>
      </w:pPr>
      <w:r>
        <w:t xml:space="preserve">Представленные договоры </w:t>
      </w:r>
      <w:r w:rsidR="00EE492D">
        <w:t xml:space="preserve">завершены в </w:t>
      </w:r>
      <w:r w:rsidR="004569F3">
        <w:t xml:space="preserve">последние </w:t>
      </w:r>
      <w:permStart w:id="59247702" w:edGrp="everyone"/>
      <w:sdt>
        <w:sdtPr>
          <w:rPr>
            <w:rStyle w:val="aff9"/>
          </w:rPr>
          <w:alias w:val="Рассматриваемый период договоров"/>
          <w:tag w:val="Рассматриваемый период договоров"/>
          <w:id w:val="1160514008"/>
          <w:placeholder>
            <w:docPart w:val="BCF92F389EA54C6D8DE6F6D550FD7779"/>
          </w:placeholder>
          <w15:color w:val="FFFF00"/>
        </w:sdtPr>
        <w:sdtEndPr>
          <w:rPr>
            <w:rStyle w:val="aff9"/>
          </w:rPr>
        </w:sdtEndPr>
        <w:sdtContent>
          <w:r w:rsidR="006A44F6" w:rsidRPr="00C36C80">
            <w:rPr>
              <w:rStyle w:val="aff9"/>
            </w:rPr>
            <w:fldChar w:fldCharType="begin"/>
          </w:r>
          <w:r w:rsidR="006A44F6" w:rsidRPr="00C36C80">
            <w:rPr>
              <w:rStyle w:val="aff9"/>
            </w:rPr>
            <w:instrText xml:space="preserve"> MERGEFIELD "Рассматриваемый_период_аналогичных_догов" </w:instrText>
          </w:r>
          <w:r w:rsidR="006A44F6" w:rsidRPr="00C36C80">
            <w:rPr>
              <w:rStyle w:val="aff9"/>
            </w:rPr>
            <w:fldChar w:fldCharType="separate"/>
          </w:r>
          <w:r w:rsidR="00B73E52">
            <w:rPr>
              <w:rStyle w:val="aff9"/>
              <w:noProof/>
            </w:rPr>
            <w:t>«</w:t>
          </w:r>
          <w:r w:rsidR="003F0F7D">
            <w:rPr>
              <w:rStyle w:val="aff9"/>
              <w:noProof/>
            </w:rPr>
            <w:t>36</w:t>
          </w:r>
          <w:r w:rsidR="00B73E52">
            <w:rPr>
              <w:rStyle w:val="aff9"/>
              <w:noProof/>
            </w:rPr>
            <w:t>»</w:t>
          </w:r>
          <w:r w:rsidR="006A44F6" w:rsidRPr="00C36C80">
            <w:rPr>
              <w:rStyle w:val="aff9"/>
            </w:rPr>
            <w:fldChar w:fldCharType="end"/>
          </w:r>
        </w:sdtContent>
      </w:sdt>
      <w:permEnd w:id="59247702"/>
      <w:r w:rsidR="004569F3">
        <w:t xml:space="preserve"> месяц</w:t>
      </w:r>
      <w:r w:rsidR="00EB133F">
        <w:t>ев</w:t>
      </w:r>
      <w:r w:rsidR="004569F3">
        <w:t xml:space="preserve"> до даты рассмотрения заявок</w:t>
      </w:r>
      <w:r w:rsidR="0006010B">
        <w:t>;</w:t>
      </w:r>
    </w:p>
    <w:p w:rsidR="00C07F23" w:rsidRDefault="004A0978" w:rsidP="000758E4">
      <w:pPr>
        <w:pStyle w:val="a0"/>
      </w:pPr>
      <w:r>
        <w:lastRenderedPageBreak/>
        <w:t>Представленные договоры</w:t>
      </w:r>
      <w:r w:rsidR="001C2ACB">
        <w:t xml:space="preserve"> </w:t>
      </w:r>
      <w:r w:rsidR="00F467EE" w:rsidRPr="00F467EE">
        <w:t xml:space="preserve">отвечают требованиям, установленным соответствующими критериями оценки заявок на участие в закупке </w:t>
      </w:r>
      <w:r w:rsidR="00F467EE">
        <w:t xml:space="preserve">и </w:t>
      </w:r>
      <w:r w:rsidR="001C2ACB">
        <w:t>являются аналогичными предмету закупки</w:t>
      </w:r>
      <w:r w:rsidR="00CF0DFD">
        <w:t>, а именно</w:t>
      </w:r>
      <w:r w:rsidR="00F467EE">
        <w:t>:</w:t>
      </w:r>
      <w:r w:rsidR="000758E4">
        <w:t xml:space="preserve"> </w:t>
      </w:r>
      <w:permStart w:id="1545936656" w:edGrp="everyone"/>
      <w:sdt>
        <w:sdtPr>
          <w:rPr>
            <w:rStyle w:val="aff9"/>
          </w:rPr>
          <w:alias w:val="Критерии аналогичности опыта"/>
          <w:tag w:val="Критерии аналогичности опыта"/>
          <w:id w:val="-1895188726"/>
          <w:placeholder>
            <w:docPart w:val="BCF92F389EA54C6D8DE6F6D550FD7779"/>
          </w:placeholder>
          <w15:color w:val="FFFF00"/>
        </w:sdtPr>
        <w:sdtEndPr>
          <w:rPr>
            <w:rStyle w:val="aff9"/>
          </w:rPr>
        </w:sdtEndPr>
        <w:sdtContent>
          <w:r w:rsidR="00974B72" w:rsidRPr="00C36C80">
            <w:rPr>
              <w:rStyle w:val="aff9"/>
            </w:rPr>
            <w:fldChar w:fldCharType="begin"/>
          </w:r>
          <w:r w:rsidR="00974B72" w:rsidRPr="00C36C80">
            <w:rPr>
              <w:rStyle w:val="aff9"/>
            </w:rPr>
            <w:instrText xml:space="preserve"> MERGEFIELD "Критерии_аналогичности_опыта" </w:instrText>
          </w:r>
          <w:r w:rsidR="00974B72" w:rsidRPr="00C36C80">
            <w:rPr>
              <w:rStyle w:val="aff9"/>
            </w:rPr>
            <w:fldChar w:fldCharType="separate"/>
          </w:r>
          <w:r w:rsidR="00416F44">
            <w:rPr>
              <w:rStyle w:val="aff9"/>
              <w:noProof/>
            </w:rPr>
            <w:t>[</w:t>
          </w:r>
          <w:r w:rsidR="00063B12">
            <w:rPr>
              <w:rStyle w:val="aff9"/>
              <w:noProof/>
            </w:rPr>
            <w:t>покос травы и вырубка кустарника на предприятиях</w:t>
          </w:r>
          <w:r w:rsidR="00974B72" w:rsidRPr="00C36C80">
            <w:rPr>
              <w:rStyle w:val="aff9"/>
            </w:rPr>
            <w:fldChar w:fldCharType="end"/>
          </w:r>
        </w:sdtContent>
      </w:sdt>
      <w:permEnd w:id="1545936656"/>
      <w:r w:rsidR="00C07F23">
        <w:t>.</w:t>
      </w:r>
    </w:p>
    <w:p w:rsidR="00E7405D" w:rsidRDefault="00E7405D" w:rsidP="00E7405D">
      <w:pPr>
        <w:pStyle w:val="111"/>
      </w:pPr>
      <w:r w:rsidRPr="001E7890">
        <w:t xml:space="preserve">Дополнительное соглашение </w:t>
      </w:r>
      <w:r w:rsidR="002A26FA">
        <w:t>к</w:t>
      </w:r>
      <w:r w:rsidRPr="001E7890">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t xml:space="preserve"> или большую цены первоначального договора</w:t>
      </w:r>
      <w:r>
        <w:t>.</w:t>
      </w:r>
    </w:p>
    <w:p w:rsidR="00C63DB4" w:rsidRDefault="00C63DB4" w:rsidP="00E7405D">
      <w:pPr>
        <w:pStyle w:val="111"/>
      </w:pPr>
      <w: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t xml:space="preserve"> или</w:t>
      </w:r>
      <w:r>
        <w:t xml:space="preserve"> преобразования</w:t>
      </w:r>
      <w:r w:rsidR="005C6E4F">
        <w:t xml:space="preserve">; </w:t>
      </w:r>
      <w: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t xml:space="preserve">бъемом прав и обязанностей, каким обладало </w:t>
      </w:r>
      <w:r>
        <w:t>реорганизованное юридическое лицо.</w:t>
      </w:r>
    </w:p>
    <w:p w:rsidR="008B7E5B" w:rsidRDefault="00D8017A" w:rsidP="005435C0">
      <w:pPr>
        <w:pStyle w:val="113"/>
        <w:keepNext/>
      </w:pPr>
      <w:r>
        <w:t>Особенности сравнения</w:t>
      </w:r>
      <w:r w:rsidR="008B7E5B">
        <w:t xml:space="preserve"> ценовых предложений</w:t>
      </w:r>
    </w:p>
    <w:sdt>
      <w:sdtPr>
        <w:alias w:val="Сравнение цен или скидок"/>
        <w:tag w:val="Сравнение цен или скидок"/>
        <w:id w:val="-1833056609"/>
        <w:lock w:val="sdtLocked"/>
        <w:placeholder>
          <w:docPart w:val="C5EBA79C495E433AB26B46247F6F5FB4"/>
        </w:placeholder>
        <w15:color w:val="00CCFF"/>
        <w:docPartList>
          <w:docPartGallery w:val="Quick Parts"/>
          <w:docPartCategory w:val="Документация о закупке: сравнение цен"/>
        </w:docPartList>
      </w:sdtPr>
      <w:sdtEndPr/>
      <w:sdtContent>
        <w:p w:rsidR="00A441DD" w:rsidRDefault="00A441DD" w:rsidP="006909D6">
          <w:pPr>
            <w:pStyle w:val="111"/>
          </w:pPr>
          <w:r>
            <w:t>Ценовые предложения сравниваются без учета НДС.</w:t>
          </w:r>
        </w:p>
        <w:p w:rsidR="00173337" w:rsidRPr="00350494" w:rsidRDefault="00A441DD" w:rsidP="00867EE3">
          <w:pPr>
            <w:pStyle w:val="111"/>
          </w:pPr>
          <w: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sdt>
      <w:sdtPr>
        <w:alias w:val="Приоритет РФ"/>
        <w:tag w:val="Приоритет РФ"/>
        <w:id w:val="-2081127672"/>
        <w:lock w:val="sdtLocked"/>
        <w:placeholder>
          <w:docPart w:val="C5EBA79C495E433AB26B46247F6F5FB4"/>
        </w:placeholder>
        <w15:color w:val="00CCFF"/>
        <w:docPartList>
          <w:docPartGallery w:val="Quick Parts"/>
          <w:docPartCategory w:val="Документация о закупке: приоритет РФ"/>
        </w:docPartList>
      </w:sdtPr>
      <w:sdtEndPr/>
      <w:sdtContent>
        <w:p w:rsidR="00A441DD" w:rsidRPr="00173337" w:rsidRDefault="00A441DD" w:rsidP="006909D6">
          <w:pPr>
            <w:pStyle w:val="111"/>
          </w:pPr>
          <w:r w:rsidRPr="00173337">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(при этом договор заключается по цене договора, предложенной участником в заявке на участие в закупке).</w:t>
          </w:r>
        </w:p>
        <w:p w:rsidR="00173337" w:rsidRPr="00173337" w:rsidRDefault="00A441DD" w:rsidP="00173337">
          <w:pPr>
            <w:pStyle w:val="111"/>
          </w:pPr>
          <w:r w:rsidRPr="00173337">
            <w:t>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когда в заявке на участие в закупке, при которой победитель закупки определяется на основе критериев оценки и сопоставления заявок на участие в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 и в заявке на участие в закупке, при которой определение победителя проводится путем снижения НМЦД, указанной в извещении о закупке, на «шаг»,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 цена единицы каждого товара, работы, услуги определяется как произведение НМЦ цены единицы товара, работы, услуги, указанной в документации о закупке, на коэффициент изменения НМЦД по результатам проведения закупки, определяемый как результат деления цены договора, по которой заключается договор, на НМЦД.</w:t>
          </w:r>
        </w:p>
      </w:sdtContent>
    </w:sdt>
    <w:p w:rsidR="00173337" w:rsidRPr="00173337" w:rsidRDefault="00173337" w:rsidP="00173337">
      <w:pPr>
        <w:pStyle w:val="111"/>
      </w:pPr>
      <w:r w:rsidRPr="00173337">
        <w:t>Участник закупки относится к российским или иностранным лицам на основании документов участника закупки,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rsidR="00173337" w:rsidRPr="00173337" w:rsidRDefault="00173337" w:rsidP="00173337">
      <w:pPr>
        <w:pStyle w:val="111"/>
      </w:pPr>
      <w:r w:rsidRPr="00173337">
        <w:lastRenderedPageBreak/>
        <w:t>Страна происхождения поставляемой продукции</w:t>
      </w:r>
      <w:r w:rsidR="002B3FFA">
        <w:t xml:space="preserve"> определяется</w:t>
      </w:r>
      <w:r w:rsidRPr="00173337">
        <w:t xml:space="preserve"> на основании сведений, содержащихся в заявке на участие в закупке, представленной участником закупки, с которым заключается договор.</w:t>
      </w:r>
    </w:p>
    <w:p w:rsidR="00173337" w:rsidRPr="00173337" w:rsidRDefault="00173337" w:rsidP="00173337">
      <w:pPr>
        <w:pStyle w:val="111"/>
      </w:pPr>
      <w:r w:rsidRPr="00173337">
        <w:t>Приоритет</w:t>
      </w:r>
      <w:r w:rsidR="00421276">
        <w:t xml:space="preserve"> продукции российского происхождения</w:t>
      </w:r>
      <w:r w:rsidRPr="00173337">
        <w:t xml:space="preserve"> не предоставляется, если:</w:t>
      </w:r>
    </w:p>
    <w:p w:rsidR="00173337" w:rsidRPr="00173337" w:rsidRDefault="00173337" w:rsidP="002D3C4F">
      <w:pPr>
        <w:pStyle w:val="a0"/>
      </w:pPr>
      <w:r w:rsidRPr="00173337">
        <w:t>Закупка признана несостоявшейся и договор заключается с единственным участником закупки;</w:t>
      </w:r>
    </w:p>
    <w:p w:rsidR="00173337" w:rsidRPr="00173337" w:rsidRDefault="00173337" w:rsidP="002D3C4F">
      <w:pPr>
        <w:pStyle w:val="a0"/>
      </w:pPr>
      <w:r w:rsidRPr="00173337">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173337" w:rsidRPr="00173337" w:rsidRDefault="00173337" w:rsidP="002D3C4F">
      <w:pPr>
        <w:pStyle w:val="a0"/>
      </w:pPr>
      <w:r w:rsidRPr="00173337">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173337" w:rsidRPr="00173337" w:rsidRDefault="00173337" w:rsidP="002D3C4F">
      <w:pPr>
        <w:pStyle w:val="a0"/>
      </w:pPr>
      <w:r w:rsidRPr="00173337">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w:t>
      </w:r>
    </w:p>
    <w:p w:rsidR="00A35505" w:rsidRPr="0060461C" w:rsidRDefault="00173337" w:rsidP="002D3C4F">
      <w:pPr>
        <w:pStyle w:val="a0"/>
      </w:pPr>
      <w:r w:rsidRPr="00173337">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НМЦД,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w:t>
      </w:r>
      <w:r w:rsidR="00A35505">
        <w:t>.</w:t>
      </w:r>
    </w:p>
    <w:p w:rsidR="00CF04BF" w:rsidRDefault="00394E9E" w:rsidP="00CF04BF">
      <w:pPr>
        <w:pStyle w:val="113"/>
      </w:pPr>
      <w:r>
        <w:t>Сопоставление и оценка заявок на участие в закупке</w:t>
      </w:r>
    </w:p>
    <w:sdt>
      <w:sdtPr>
        <w:rPr>
          <w:sz w:val="16"/>
        </w:rPr>
        <w:alias w:val="Способ сопоставления заявок"/>
        <w:tag w:val="Способ сопоставления заявок"/>
        <w:id w:val="1548023644"/>
        <w:lock w:val="sdtLocked"/>
        <w:placeholder>
          <w:docPart w:val="C9EF17A712CA406EB09FEAFA43E16F3D"/>
        </w:placeholder>
        <w15:color w:val="00CCFF"/>
        <w:docPartList>
          <w:docPartGallery w:val="Quick Parts"/>
          <w:docPartCategory w:val="Документация о закупке: способы сопоставления заявок"/>
        </w:docPartList>
      </w:sdtPr>
      <w:sdtEndPr/>
      <w:sdtContent>
        <w:p w:rsidR="00A441DD" w:rsidRDefault="00A441DD" w:rsidP="00170122">
          <w:pPr>
            <w:pStyle w:val="111"/>
          </w:pPr>
          <w: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A441DD" w:rsidRDefault="00A441DD" w:rsidP="00170122">
          <w:pPr>
            <w:pStyle w:val="111"/>
          </w:pPr>
          <w:r>
            <w:t>Рейтинги, присвоенные заявке на участие в закупке относительно критериев оценки, суммируются, образуя общий рейтинг заявки на участие в закупке (</w:t>
          </w:r>
          <w:proofErr w:type="spellStart"/>
          <w:r>
            <w:t>скоринг</w:t>
          </w:r>
          <w:proofErr w:type="spellEnd"/>
          <w:r>
            <w:t>).</w:t>
          </w:r>
        </w:p>
        <w:p w:rsidR="00A441DD" w:rsidRDefault="00A441DD" w:rsidP="000110FD">
          <w:pPr>
            <w:pStyle w:val="111"/>
          </w:pPr>
          <w:r>
            <w:t>Заявка на участие в закупке, имеющая наибольший общий рейтинг, представляет собой лучшие условия исполнения договора.</w:t>
          </w:r>
        </w:p>
        <w:sdt>
          <w:sdtPr>
            <w:rPr>
              <w:sz w:val="16"/>
            </w:rPr>
            <w:alias w:val="Способ оценки"/>
            <w:tag w:val="Способ оценки"/>
            <w:id w:val="-242179920"/>
            <w:lock w:val="sdtLocked"/>
            <w:placeholder>
              <w:docPart w:val="C5EBA79C495E433AB26B46247F6F5FB4"/>
            </w:placeholder>
            <w15:color w:val="00CCFF"/>
            <w:docPartList>
              <w:docPartGallery w:val="Quick Parts"/>
              <w:docPartCategory w:val="Документация о закупке: способы оценки"/>
            </w:docPartList>
          </w:sdtPr>
          <w:sdtEndPr/>
          <w:sdtContent>
            <w:p w:rsidR="00CF04BF" w:rsidRPr="008C652A" w:rsidRDefault="00A441DD" w:rsidP="008C652A">
              <w:pPr>
                <w:pStyle w:val="111"/>
                <w:rPr>
                  <w:sz w:val="16"/>
                </w:rPr>
              </w:pPr>
              <w:r>
                <w:t>Заявки на участие в закупке оцениваются относительно критериев, указанных в таблице критериев оценки</w:t>
              </w:r>
              <w:r w:rsidR="008C652A">
                <w:t xml:space="preserve"> (приложение к документации о закупке)</w:t>
              </w:r>
              <w:r>
                <w:t>.</w:t>
              </w:r>
            </w:p>
          </w:sdtContent>
        </w:sdt>
      </w:sdtContent>
    </w:sdt>
    <w:p w:rsidR="0023140C" w:rsidRDefault="0023140C" w:rsidP="0023140C">
      <w:pPr>
        <w:pStyle w:val="110"/>
        <w:numPr>
          <w:ilvl w:val="1"/>
          <w:numId w:val="1"/>
        </w:numPr>
      </w:pPr>
      <w:r>
        <w:t>Переторжка</w:t>
      </w:r>
    </w:p>
    <w:sdt>
      <w:sdtPr>
        <w:alias w:val="Переторжка"/>
        <w:tag w:val="Переторжка"/>
        <w:id w:val="943419063"/>
        <w:lock w:val="sdtLocked"/>
        <w:placeholder>
          <w:docPart w:val="7B44549F85FF423FB7EC78837EFA1CC7"/>
        </w:placeholder>
        <w15:color w:val="00CCFF"/>
        <w:docPartList>
          <w:docPartGallery w:val="Quick Parts"/>
          <w:docPartCategory w:val="Документация о закупке: переторжка"/>
        </w:docPartList>
      </w:sdtPr>
      <w:sdtEndPr/>
      <w:sdtContent>
        <w:p w:rsidR="00A441DD" w:rsidRDefault="00A441DD" w:rsidP="006909D6">
          <w:pPr>
            <w:pStyle w:val="111"/>
          </w:pPr>
          <w:r>
            <w:t xml:space="preserve">Участники закупки, заявки которых не отклонены, вправе подавать дополнительное ценовое предложение. </w:t>
          </w:r>
        </w:p>
        <w:p w:rsidR="00A441DD" w:rsidRDefault="00A441DD" w:rsidP="006909D6">
          <w:pPr>
            <w:pStyle w:val="111"/>
          </w:pPr>
          <w:r>
            <w:t xml:space="preserve">Участник закупки может подать только одно дополнительное ценовое предложение. </w:t>
          </w:r>
        </w:p>
        <w:p w:rsidR="00A441DD" w:rsidRDefault="00A441DD" w:rsidP="006909D6">
          <w:pPr>
            <w:pStyle w:val="111"/>
          </w:pPr>
          <w:r>
            <w:t xml:space="preserve">Продолжительность приема дополнительных ценовых предложений составляет три часа. </w:t>
          </w:r>
        </w:p>
        <w:p w:rsidR="00A441DD" w:rsidRDefault="00A441DD" w:rsidP="006909D6">
          <w:pPr>
            <w:pStyle w:val="111"/>
          </w:pPr>
          <w:r>
            <w:t xml:space="preserve">Время начала переторжки устанавливается ЭТП. </w:t>
          </w:r>
        </w:p>
        <w:p w:rsidR="00A441DD" w:rsidRDefault="00A441DD" w:rsidP="006909D6">
          <w:pPr>
            <w:pStyle w:val="111"/>
          </w:pPr>
          <w:r>
            <w:lastRenderedPageBreak/>
            <w:t>В случае, если участником закупки не подано дополнительное ценовое предложений, предложение о цене договора, поданное этим участником в составе заявки на участие в закупке, признается окончательным.</w:t>
          </w:r>
        </w:p>
        <w:p w:rsidR="0023140C" w:rsidRDefault="00A441DD" w:rsidP="0023140C">
          <w:pPr>
            <w:pStyle w:val="111"/>
          </w:pPr>
          <w: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sdtContent>
    </w:sdt>
    <w:p w:rsidR="001204D8" w:rsidRPr="002011D4" w:rsidRDefault="001204D8" w:rsidP="00055118">
      <w:pPr>
        <w:pStyle w:val="113"/>
      </w:pPr>
      <w:r w:rsidRPr="002011D4">
        <w:t>Ранжирование заявок</w:t>
      </w:r>
      <w:r w:rsidR="00690492" w:rsidRPr="002011D4">
        <w:t>, подведение итогов</w:t>
      </w:r>
    </w:p>
    <w:p w:rsidR="001204D8" w:rsidRDefault="001204D8" w:rsidP="001204D8">
      <w:pPr>
        <w:pStyle w:val="111"/>
      </w:pPr>
      <w:r>
        <w:t xml:space="preserve">Оцененным заявкам </w:t>
      </w:r>
      <w:r w:rsidR="008F50C0">
        <w:t>присваивае</w:t>
      </w:r>
      <w:r w:rsidR="00466617">
        <w:t>тся</w:t>
      </w:r>
      <w:r>
        <w:t xml:space="preserve"> порядковый номер в порядке убывания </w:t>
      </w:r>
      <w:r w:rsidR="00A26A6F">
        <w:t xml:space="preserve">их </w:t>
      </w:r>
      <w:r>
        <w:t>рейтингов</w:t>
      </w:r>
      <w:r w:rsidR="00CE389C">
        <w:t xml:space="preserve"> (в порядке возрастания ценовых предложений — при проведении аукциона</w:t>
      </w:r>
      <w:r w:rsidR="00257785">
        <w:t>, запроса котировок</w:t>
      </w:r>
      <w:r w:rsidR="00CE389C">
        <w:t>)</w:t>
      </w:r>
      <w:r>
        <w:t>.</w:t>
      </w:r>
    </w:p>
    <w:p w:rsidR="00DE7FD9" w:rsidRDefault="001204D8" w:rsidP="00DE7FD9">
      <w:pPr>
        <w:pStyle w:val="111"/>
      </w:pPr>
      <w:r>
        <w:t>Первый (наименьший) номер присваивается заявке с наибольшим рейтингом</w:t>
      </w:r>
      <w:r w:rsidR="00CE389C">
        <w:t xml:space="preserve"> (с наименьшим ценовым предложением — при проведении аукциона</w:t>
      </w:r>
      <w:r w:rsidR="00257785">
        <w:t>, запроса котировок</w:t>
      </w:r>
      <w:r w:rsidR="00CE389C">
        <w:t>)</w:t>
      </w:r>
      <w:r>
        <w:t>.</w:t>
      </w:r>
    </w:p>
    <w:sdt>
      <w:sdtPr>
        <w:alias w:val="Разрешение коллизии равного рейтинга"/>
        <w:tag w:val="Жребий"/>
        <w:id w:val="-830516596"/>
        <w:lock w:val="sdtLocked"/>
        <w:placeholder>
          <w:docPart w:val="C5EBA79C495E433AB26B46247F6F5FB4"/>
        </w:placeholder>
        <w15:color w:val="00CCFF"/>
        <w:docPartList>
          <w:docPartGallery w:val="Quick Parts"/>
          <w:docPartCategory w:val="Документация о закупке: разрешение коллизии равного рейтинга"/>
        </w:docPartList>
      </w:sdtPr>
      <w:sdtEndPr/>
      <w:sdtContent>
        <w:p w:rsidR="000943A0" w:rsidRDefault="00A441DD" w:rsidP="00D54622">
          <w:pPr>
            <w:pStyle w:val="111"/>
          </w:pPr>
          <w:r w:rsidRPr="00D54622">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p w:rsidR="00AC36BB" w:rsidRPr="000C178B" w:rsidRDefault="00AC36BB" w:rsidP="00AC36BB">
          <w:pPr>
            <w:pStyle w:val="111"/>
          </w:pPr>
          <w:r w:rsidRPr="000C178B">
            <w:t>Конкурентная закупка признается несостоявшейся в целом или в части лота закупки, если выполняется какое-либо из нижеперечисленных условий:</w:t>
          </w:r>
        </w:p>
        <w:p w:rsidR="00AC36BB" w:rsidRPr="000C178B" w:rsidRDefault="00ED12F5" w:rsidP="005E49BE">
          <w:pPr>
            <w:pStyle w:val="a0"/>
          </w:pPr>
          <w:r>
            <w:t>Не подано ни одной заявки или подана одна заявка</w:t>
          </w:r>
          <w:r w:rsidR="005E49BE">
            <w:t>;</w:t>
          </w:r>
        </w:p>
        <w:p w:rsidR="00AC36BB" w:rsidRDefault="00ED12F5" w:rsidP="005E49BE">
          <w:pPr>
            <w:pStyle w:val="a0"/>
          </w:pPr>
          <w:r>
            <w:t>Все заявки не допущены или допущена одна заявка</w:t>
          </w:r>
          <w:r w:rsidR="005E49BE">
            <w:t>;</w:t>
          </w:r>
        </w:p>
        <w:p w:rsidR="00DE7FD9" w:rsidRPr="005E49BE" w:rsidRDefault="00ED12F5" w:rsidP="005E49BE">
          <w:pPr>
            <w:pStyle w:val="a0"/>
          </w:pPr>
          <w:r>
            <w:t>П</w:t>
          </w:r>
          <w:r w:rsidR="00AC36BB" w:rsidRPr="000C178B">
            <w:t>обедитель уклонился от заключения договора.</w:t>
          </w:r>
        </w:p>
      </w:sdtContent>
    </w:sdt>
    <w:p w:rsidR="00B17350" w:rsidRDefault="00B17350" w:rsidP="00863567">
      <w:pPr>
        <w:pStyle w:val="113"/>
      </w:pPr>
      <w:r>
        <w:t>Заключение договора</w:t>
      </w:r>
    </w:p>
    <w:p w:rsidR="00CA3283" w:rsidRDefault="00CA3283" w:rsidP="00890A01">
      <w:pPr>
        <w:pStyle w:val="111"/>
      </w:pPr>
      <w:r>
        <w:t>Договор заключается на основании итогового протокола</w:t>
      </w:r>
      <w:r w:rsidR="00680675">
        <w:t xml:space="preserve"> </w:t>
      </w:r>
      <w:r w:rsidR="008362ED">
        <w:t>с участником, заявке которого присвоен первый порядковый номер</w:t>
      </w:r>
      <w:r w:rsidR="00C34E5D">
        <w:t xml:space="preserve"> (победитель)</w:t>
      </w:r>
      <w:r w:rsidR="008362ED">
        <w:t xml:space="preserve">, </w:t>
      </w:r>
      <w:r w:rsidR="00680675">
        <w:t>в соответствии с</w:t>
      </w:r>
      <w:r w:rsidR="00CF0A32">
        <w:t xml:space="preserve"> проектом договора</w:t>
      </w:r>
      <w:r>
        <w:t>.</w:t>
      </w:r>
    </w:p>
    <w:p w:rsidR="00A7346F" w:rsidRDefault="003438C4" w:rsidP="00890A01">
      <w:pPr>
        <w:pStyle w:val="111"/>
      </w:pPr>
      <w:r>
        <w:t xml:space="preserve">Договор заключается на условиях, предусмотренных документацией о </w:t>
      </w:r>
      <w:r w:rsidR="00A90952">
        <w:t>закупке</w:t>
      </w:r>
      <w:r>
        <w:t xml:space="preserve"> и заявкой победителя </w:t>
      </w:r>
      <w:r w:rsidR="007B68CE">
        <w:t>закупки</w:t>
      </w:r>
      <w:r>
        <w:t xml:space="preserve"> либо заявкой участника закупки, заявка которого по результатам рассмотрения заявок на участие в </w:t>
      </w:r>
      <w:r w:rsidR="0014198D">
        <w:t>закупке</w:t>
      </w:r>
      <w:r>
        <w:t xml:space="preserve"> признана единственной соответствующей требованиям документации </w:t>
      </w:r>
      <w:r w:rsidR="00BF3DD4">
        <w:t>о закупке</w:t>
      </w:r>
      <w:r w:rsidR="009301E5">
        <w:t>.</w:t>
      </w:r>
    </w:p>
    <w:p w:rsidR="00782138" w:rsidRDefault="00782138" w:rsidP="00782138">
      <w:pPr>
        <w:pStyle w:val="111"/>
      </w:pPr>
      <w:r w:rsidRPr="00782138">
        <w:t>В случае непредставления победителем, иным участником, с которым заключается договор, обеспечения исполнения договора, в случае наличия такого требования в документации о закупке, в сроки, указанные в документации о закупке, победитель, иной участник считаются уклонившимися от заключения договора.</w:t>
      </w:r>
    </w:p>
    <w:p w:rsidR="009C591C" w:rsidRDefault="00BA23A0" w:rsidP="009C591C">
      <w:pPr>
        <w:pStyle w:val="111"/>
      </w:pPr>
      <w: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t>.</w:t>
      </w:r>
    </w:p>
    <w:p w:rsidR="003438C4" w:rsidRDefault="003438C4" w:rsidP="00890A01">
      <w:pPr>
        <w:pStyle w:val="111"/>
      </w:pPr>
      <w:r>
        <w:t>При заключении договора его цена не может превышать НМЦД.</w:t>
      </w:r>
    </w:p>
    <w:p w:rsidR="00743B9E" w:rsidRDefault="00D4384F" w:rsidP="00890A01">
      <w:pPr>
        <w:pStyle w:val="111"/>
      </w:pPr>
      <w:r>
        <w:t>Проект</w:t>
      </w:r>
      <w:r w:rsidR="00743B9E">
        <w:t xml:space="preserve"> договора обязател</w:t>
      </w:r>
      <w:r w:rsidR="00F20B6A">
        <w:t>ен</w:t>
      </w:r>
      <w:r w:rsidR="00743B9E">
        <w:t xml:space="preserve"> как по существу </w:t>
      </w:r>
      <w:r w:rsidR="00CC7B0D">
        <w:t>определенных</w:t>
      </w:r>
      <w:r w:rsidR="00B13DF4">
        <w:t xml:space="preserve"> в нем</w:t>
      </w:r>
      <w:r w:rsidR="00CC7B0D">
        <w:t xml:space="preserve"> условий</w:t>
      </w:r>
      <w:r w:rsidR="00294295">
        <w:t>, так и по форме.</w:t>
      </w:r>
    </w:p>
    <w:sdt>
      <w:sdtPr>
        <w:alias w:val="Заключение договора"/>
        <w:tag w:val="Заключение договора"/>
        <w:id w:val="1028451099"/>
        <w:lock w:val="sdtLocked"/>
        <w:placeholder>
          <w:docPart w:val="C5EBA79C495E433AB26B46247F6F5FB4"/>
        </w:placeholder>
        <w15:color w:val="00CCFF"/>
        <w:docPartList>
          <w:docPartGallery w:val="Quick Parts"/>
          <w:docPartCategory w:val="Документация о закупке: договоры"/>
        </w:docPartList>
      </w:sdtPr>
      <w:sdtEndPr/>
      <w:sdtContent>
        <w:p w:rsidR="00A441DD" w:rsidRDefault="00A441DD" w:rsidP="006909D6">
          <w:pPr>
            <w:pStyle w:val="111"/>
          </w:pPr>
          <w:r>
            <w:t>Заказчик в течение 10 дней с даты размещения в ЕИС итогового протокола передает посредством оператора ЭП победителю закупки либо участнику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без своей подписи проект договора.</w:t>
          </w:r>
        </w:p>
        <w:p w:rsidR="00782138" w:rsidRDefault="00A441DD" w:rsidP="00FD7697">
          <w:pPr>
            <w:pStyle w:val="111"/>
          </w:pPr>
          <w: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w:t>
          </w:r>
          <w:r>
            <w:lastRenderedPageBreak/>
            <w:t>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 и подписанный усиленной электронной подписью указанного лица.</w:t>
          </w:r>
        </w:p>
        <w:p w:rsidR="00173337" w:rsidRDefault="00782138" w:rsidP="00782138">
          <w:pPr>
            <w:pStyle w:val="111"/>
          </w:pPr>
          <w:r w:rsidRPr="00782138">
            <w:t xml:space="preserve">В случае, если в соответствии с действующим законодательством РФ и учредительными документами Заказчика потребуется предварительное согласование (одобрение, утверждение) заключаемого на предложенных Победителем условиях договора компетентными органами управления Заказчика (Общим собранием акционеров, Советом директоров и т.п.), договор с Победителем заключается только после такого согласования (одобрения, утверждения), а указанный в п. </w:t>
          </w:r>
          <w:r w:rsidRPr="00782138">
            <w:rPr>
              <w:b/>
            </w:rPr>
            <w:t>7.12.7</w:t>
          </w:r>
          <w:r w:rsidRPr="00782138">
            <w:t xml:space="preserve"> срок отсчитывается после получения такого согласования (одобрения, утверждения).</w:t>
          </w:r>
        </w:p>
      </w:sdtContent>
    </w:sdt>
    <w:p w:rsidR="003166F5" w:rsidRDefault="007D3ED1" w:rsidP="00F83D4A">
      <w:pPr>
        <w:pStyle w:val="111"/>
        <w:sectPr w:rsidR="003166F5" w:rsidSect="006D6DA8">
          <w:pgSz w:w="11906" w:h="16838"/>
          <w:pgMar w:top="851" w:right="1701" w:bottom="1418" w:left="1701" w:header="709" w:footer="709" w:gutter="0"/>
          <w:cols w:space="708"/>
          <w:docGrid w:linePitch="360"/>
        </w:sectPr>
      </w:pPr>
      <w:r>
        <w:t xml:space="preserve">При </w:t>
      </w:r>
      <w:r w:rsidRPr="00F83D4A">
        <w:t>исполнении</w:t>
      </w:r>
      <w:r>
        <w:t xml:space="preserve">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tbl>
      <w:tblPr>
        <w:tblStyle w:val="affff9"/>
        <w:tblW w:w="0" w:type="auto"/>
        <w:tblInd w:w="-9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7"/>
        <w:gridCol w:w="633"/>
        <w:gridCol w:w="629"/>
        <w:gridCol w:w="3374"/>
        <w:gridCol w:w="2632"/>
        <w:gridCol w:w="3487"/>
        <w:gridCol w:w="3294"/>
        <w:gridCol w:w="875"/>
        <w:gridCol w:w="8"/>
      </w:tblGrid>
      <w:tr w:rsidR="003166F5" w:rsidTr="00605494">
        <w:trPr>
          <w:gridBefore w:val="2"/>
          <w:gridAfter w:val="1"/>
          <w:wBefore w:w="993" w:type="dxa"/>
          <w:wAfter w:w="8" w:type="dxa"/>
        </w:trPr>
        <w:tc>
          <w:tcPr>
            <w:tcW w:w="14270" w:type="dxa"/>
            <w:gridSpan w:val="6"/>
            <w:vAlign w:val="bottom"/>
          </w:tcPr>
          <w:p w:rsidR="003166F5" w:rsidRDefault="003166F5" w:rsidP="001C0A50">
            <w:pPr>
              <w:pStyle w:val="111"/>
              <w:numPr>
                <w:ilvl w:val="0"/>
                <w:numId w:val="0"/>
              </w:numPr>
              <w:jc w:val="right"/>
            </w:pPr>
            <w:bookmarkStart w:id="22" w:name="_Hlk74636283"/>
            <w:bookmarkStart w:id="23" w:name="_GoBack"/>
            <w:bookmarkEnd w:id="23"/>
            <w:r>
              <w:lastRenderedPageBreak/>
              <w:t xml:space="preserve">Приложение </w:t>
            </w:r>
          </w:p>
        </w:tc>
      </w:tr>
      <w:tr w:rsidR="003166F5" w:rsidTr="00605494">
        <w:trPr>
          <w:gridBefore w:val="2"/>
          <w:gridAfter w:val="1"/>
          <w:wBefore w:w="993" w:type="dxa"/>
          <w:wAfter w:w="8" w:type="dxa"/>
        </w:trPr>
        <w:tc>
          <w:tcPr>
            <w:tcW w:w="14270" w:type="dxa"/>
            <w:gridSpan w:val="6"/>
            <w:vAlign w:val="bottom"/>
          </w:tcPr>
          <w:p w:rsidR="003166F5" w:rsidRPr="00D10358" w:rsidRDefault="003166F5" w:rsidP="001C0A50">
            <w:pPr>
              <w:pStyle w:val="1"/>
              <w:jc w:val="left"/>
            </w:pPr>
            <w:bookmarkStart w:id="24" w:name="_Toc74635815"/>
            <w:bookmarkStart w:id="25" w:name="_Toc74641433"/>
            <w:r>
              <w:t>Критерии оценки заявок</w:t>
            </w:r>
            <w:bookmarkEnd w:id="24"/>
            <w:bookmarkEnd w:id="25"/>
          </w:p>
        </w:tc>
      </w:tr>
      <w:tr w:rsidR="00605494" w:rsidTr="0060549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c>
          <w:tcPr>
            <w:tcW w:w="360" w:type="dxa"/>
          </w:tcPr>
          <w:p w:rsidR="00605494" w:rsidRPr="00F67469" w:rsidRDefault="00605494" w:rsidP="00512D63">
            <w:pPr>
              <w:pStyle w:val="111"/>
              <w:numPr>
                <w:ilvl w:val="0"/>
                <w:numId w:val="0"/>
              </w:numPr>
              <w:rPr>
                <w:sz w:val="16"/>
                <w:szCs w:val="16"/>
              </w:rPr>
            </w:pPr>
            <w:r w:rsidRPr="00F67469">
              <w:rPr>
                <w:sz w:val="16"/>
                <w:szCs w:val="16"/>
              </w:rPr>
              <w:t>№</w:t>
            </w:r>
          </w:p>
        </w:tc>
        <w:tc>
          <w:tcPr>
            <w:tcW w:w="1339" w:type="dxa"/>
            <w:gridSpan w:val="2"/>
          </w:tcPr>
          <w:p w:rsidR="00605494" w:rsidRPr="00F67469" w:rsidRDefault="00605494" w:rsidP="00512D63">
            <w:pPr>
              <w:pStyle w:val="111"/>
              <w:numPr>
                <w:ilvl w:val="0"/>
                <w:numId w:val="0"/>
              </w:numPr>
              <w:rPr>
                <w:sz w:val="16"/>
                <w:szCs w:val="16"/>
              </w:rPr>
            </w:pPr>
            <w:r w:rsidRPr="00F67469">
              <w:rPr>
                <w:sz w:val="16"/>
                <w:szCs w:val="16"/>
              </w:rPr>
              <w:t>Критерии</w:t>
            </w:r>
          </w:p>
        </w:tc>
        <w:tc>
          <w:tcPr>
            <w:tcW w:w="4539" w:type="dxa"/>
          </w:tcPr>
          <w:p w:rsidR="00605494" w:rsidRPr="00F67469" w:rsidRDefault="00605494" w:rsidP="00512D63">
            <w:pPr>
              <w:pStyle w:val="111"/>
              <w:numPr>
                <w:ilvl w:val="0"/>
                <w:numId w:val="0"/>
              </w:numPr>
              <w:rPr>
                <w:sz w:val="16"/>
                <w:szCs w:val="16"/>
              </w:rPr>
            </w:pPr>
            <w:r w:rsidRPr="00F67469">
              <w:rPr>
                <w:sz w:val="16"/>
                <w:szCs w:val="16"/>
              </w:rPr>
              <w:t>Предмет оценки</w:t>
            </w:r>
          </w:p>
        </w:tc>
        <w:tc>
          <w:tcPr>
            <w:tcW w:w="2126" w:type="dxa"/>
          </w:tcPr>
          <w:p w:rsidR="00605494" w:rsidRPr="00F67469" w:rsidRDefault="00605494" w:rsidP="00512D63">
            <w:pPr>
              <w:pStyle w:val="111"/>
              <w:numPr>
                <w:ilvl w:val="0"/>
                <w:numId w:val="0"/>
              </w:numPr>
              <w:rPr>
                <w:sz w:val="16"/>
                <w:szCs w:val="16"/>
              </w:rPr>
            </w:pPr>
            <w:r w:rsidRPr="00F67469">
              <w:rPr>
                <w:sz w:val="16"/>
                <w:szCs w:val="16"/>
              </w:rPr>
              <w:t>Предельный показатель</w:t>
            </w:r>
          </w:p>
        </w:tc>
        <w:tc>
          <w:tcPr>
            <w:tcW w:w="1843" w:type="dxa"/>
          </w:tcPr>
          <w:p w:rsidR="00605494" w:rsidRPr="00F67469" w:rsidRDefault="00605494" w:rsidP="00512D63">
            <w:pPr>
              <w:pStyle w:val="111"/>
              <w:numPr>
                <w:ilvl w:val="0"/>
                <w:numId w:val="0"/>
              </w:numPr>
              <w:rPr>
                <w:sz w:val="16"/>
                <w:szCs w:val="16"/>
              </w:rPr>
            </w:pPr>
            <w:r w:rsidRPr="00F67469">
              <w:rPr>
                <w:sz w:val="16"/>
                <w:szCs w:val="16"/>
              </w:rPr>
              <w:t>Предпочтительный показатель</w:t>
            </w:r>
          </w:p>
        </w:tc>
        <w:tc>
          <w:tcPr>
            <w:tcW w:w="3969" w:type="dxa"/>
          </w:tcPr>
          <w:p w:rsidR="00605494" w:rsidRPr="00F67469" w:rsidRDefault="00605494" w:rsidP="00512D63">
            <w:pPr>
              <w:pStyle w:val="111"/>
              <w:numPr>
                <w:ilvl w:val="0"/>
                <w:numId w:val="0"/>
              </w:numPr>
              <w:rPr>
                <w:sz w:val="16"/>
                <w:szCs w:val="16"/>
              </w:rPr>
            </w:pPr>
            <w:r w:rsidRPr="00F67469">
              <w:rPr>
                <w:sz w:val="16"/>
                <w:szCs w:val="16"/>
              </w:rPr>
              <w:t>Порядок оценки</w:t>
            </w:r>
          </w:p>
        </w:tc>
        <w:tc>
          <w:tcPr>
            <w:tcW w:w="1095" w:type="dxa"/>
            <w:gridSpan w:val="2"/>
          </w:tcPr>
          <w:p w:rsidR="00605494" w:rsidRPr="00F67469" w:rsidRDefault="00605494" w:rsidP="00512D63">
            <w:pPr>
              <w:pStyle w:val="111"/>
              <w:numPr>
                <w:ilvl w:val="0"/>
                <w:numId w:val="0"/>
              </w:numPr>
              <w:rPr>
                <w:sz w:val="16"/>
                <w:szCs w:val="16"/>
              </w:rPr>
            </w:pPr>
            <w:r w:rsidRPr="00F67469">
              <w:rPr>
                <w:sz w:val="16"/>
                <w:szCs w:val="16"/>
              </w:rPr>
              <w:t>Вес критерия</w:t>
            </w:r>
          </w:p>
        </w:tc>
      </w:tr>
      <w:tr w:rsidR="00605494" w:rsidRPr="00D10358" w:rsidTr="0060549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c>
          <w:tcPr>
            <w:tcW w:w="360" w:type="dxa"/>
          </w:tcPr>
          <w:p w:rsidR="00605494" w:rsidRPr="00F67469" w:rsidRDefault="00605494" w:rsidP="00512D63">
            <w:pPr>
              <w:pStyle w:val="111"/>
              <w:numPr>
                <w:ilvl w:val="0"/>
                <w:numId w:val="0"/>
              </w:numPr>
              <w:rPr>
                <w:sz w:val="16"/>
                <w:szCs w:val="16"/>
              </w:rPr>
            </w:pPr>
            <w:r w:rsidRPr="00F67469">
              <w:rPr>
                <w:sz w:val="16"/>
                <w:szCs w:val="16"/>
              </w:rPr>
              <w:t>1</w:t>
            </w:r>
          </w:p>
        </w:tc>
        <w:tc>
          <w:tcPr>
            <w:tcW w:w="1339" w:type="dxa"/>
            <w:gridSpan w:val="2"/>
          </w:tcPr>
          <w:p w:rsidR="00605494" w:rsidRPr="00F67469" w:rsidRDefault="00605494" w:rsidP="00512D63">
            <w:pPr>
              <w:pStyle w:val="111"/>
              <w:numPr>
                <w:ilvl w:val="0"/>
                <w:numId w:val="0"/>
              </w:numPr>
              <w:rPr>
                <w:sz w:val="16"/>
                <w:szCs w:val="16"/>
              </w:rPr>
            </w:pPr>
            <w:r w:rsidRPr="00F67469">
              <w:rPr>
                <w:sz w:val="16"/>
                <w:szCs w:val="16"/>
              </w:rPr>
              <w:t>Цена договора</w:t>
            </w:r>
          </w:p>
        </w:tc>
        <w:tc>
          <w:tcPr>
            <w:tcW w:w="4539" w:type="dxa"/>
          </w:tcPr>
          <w:p w:rsidR="00605494" w:rsidRPr="00F67469" w:rsidRDefault="00605494" w:rsidP="00512D63">
            <w:pPr>
              <w:pStyle w:val="111"/>
              <w:numPr>
                <w:ilvl w:val="0"/>
                <w:numId w:val="0"/>
              </w:numPr>
              <w:spacing w:line="240" w:lineRule="auto"/>
              <w:rPr>
                <w:sz w:val="16"/>
                <w:szCs w:val="16"/>
              </w:rPr>
            </w:pPr>
            <w:r w:rsidRPr="00F67469">
              <w:rPr>
                <w:sz w:val="16"/>
                <w:szCs w:val="16"/>
              </w:rPr>
              <w:t>Определяется по ценовому предложению участника</w:t>
            </w:r>
          </w:p>
        </w:tc>
        <w:tc>
          <w:tcPr>
            <w:tcW w:w="2126" w:type="dxa"/>
          </w:tcPr>
          <w:p w:rsidR="00605494" w:rsidRPr="00F67469" w:rsidRDefault="00605494" w:rsidP="00512D63">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"Предельный_показатель_цены" </w:instrText>
            </w:r>
            <w:r w:rsidRPr="00F67469">
              <w:rPr>
                <w:sz w:val="16"/>
                <w:szCs w:val="16"/>
              </w:rPr>
              <w:fldChar w:fldCharType="separate"/>
            </w:r>
            <w:r>
              <w:rPr>
                <w:noProof/>
                <w:sz w:val="16"/>
                <w:szCs w:val="16"/>
              </w:rPr>
              <w:t>«Предельный_показатель_цены»</w:t>
            </w:r>
            <w:r w:rsidRPr="00F67469">
              <w:rPr>
                <w:sz w:val="16"/>
                <w:szCs w:val="16"/>
              </w:rPr>
              <w:fldChar w:fldCharType="end"/>
            </w:r>
          </w:p>
        </w:tc>
        <w:tc>
          <w:tcPr>
            <w:tcW w:w="1843" w:type="dxa"/>
          </w:tcPr>
          <w:p w:rsidR="00605494" w:rsidRPr="00F67469" w:rsidRDefault="00605494" w:rsidP="00512D63">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"предпочтительный_показатель_цены" </w:instrText>
            </w:r>
            <w:r w:rsidRPr="00F67469">
              <w:rPr>
                <w:sz w:val="16"/>
                <w:szCs w:val="16"/>
              </w:rPr>
              <w:fldChar w:fldCharType="separate"/>
            </w:r>
            <w:r>
              <w:rPr>
                <w:noProof/>
                <w:sz w:val="16"/>
                <w:szCs w:val="16"/>
              </w:rPr>
              <w:t>«предпочтительный_показатель_цены»</w:t>
            </w:r>
            <w:r w:rsidRPr="00F67469">
              <w:rPr>
                <w:sz w:val="16"/>
                <w:szCs w:val="16"/>
              </w:rPr>
              <w:fldChar w:fldCharType="end"/>
            </w:r>
          </w:p>
        </w:tc>
        <w:tc>
          <w:tcPr>
            <w:tcW w:w="3969" w:type="dxa"/>
          </w:tcPr>
          <w:p w:rsidR="00605494" w:rsidRPr="001C0A50" w:rsidRDefault="00605494" w:rsidP="00512D63">
            <w:pPr>
              <w:pStyle w:val="af4"/>
              <w:rPr>
                <w:lang w:val="en-US"/>
              </w:rPr>
            </w:pPr>
            <w:r w:rsidRPr="00D4468E">
              <w:rPr>
                <w:sz w:val="16"/>
              </w:rPr>
              <w:fldChar w:fldCharType="begin"/>
            </w:r>
            <w:r w:rsidRPr="001C0A50">
              <w:rPr>
                <w:sz w:val="16"/>
                <w:lang w:val="en-US"/>
              </w:rPr>
              <w:instrText xml:space="preserve"> </w:instrText>
            </w:r>
            <w:r w:rsidRPr="00D4468E">
              <w:rPr>
                <w:sz w:val="16"/>
                <w:lang w:val="en-US"/>
              </w:rPr>
              <w:instrText>MERGEFIELD</w:instrText>
            </w:r>
            <w:r w:rsidRPr="001C0A50">
              <w:rPr>
                <w:sz w:val="16"/>
                <w:lang w:val="en-US"/>
              </w:rPr>
              <w:instrText xml:space="preserve"> "</w:instrText>
            </w:r>
            <w:r w:rsidRPr="00D4468E">
              <w:rPr>
                <w:sz w:val="16"/>
              </w:rPr>
              <w:instrText>Порядок</w:instrText>
            </w:r>
            <w:r w:rsidRPr="001C0A50">
              <w:rPr>
                <w:sz w:val="16"/>
                <w:lang w:val="en-US"/>
              </w:rPr>
              <w:instrText>_</w:instrText>
            </w:r>
            <w:r w:rsidRPr="00D4468E">
              <w:rPr>
                <w:sz w:val="16"/>
              </w:rPr>
              <w:instrText>оценки</w:instrText>
            </w:r>
            <w:r w:rsidRPr="001C0A50">
              <w:rPr>
                <w:sz w:val="16"/>
                <w:lang w:val="en-US"/>
              </w:rPr>
              <w:instrText>_</w:instrText>
            </w:r>
            <w:r w:rsidRPr="00D4468E">
              <w:rPr>
                <w:sz w:val="16"/>
              </w:rPr>
              <w:instrText>цены</w:instrText>
            </w:r>
            <w:r w:rsidRPr="001C0A50">
              <w:rPr>
                <w:sz w:val="16"/>
                <w:lang w:val="en-US"/>
              </w:rPr>
              <w:instrText xml:space="preserve">" </w:instrText>
            </w:r>
            <w:r w:rsidRPr="00D4468E">
              <w:rPr>
                <w:sz w:val="16"/>
              </w:rPr>
              <w:fldChar w:fldCharType="separate"/>
            </w:r>
            <w:r>
              <w:rPr>
                <w:noProof/>
                <w:sz w:val="16"/>
                <w:lang w:val="en-US"/>
              </w:rPr>
              <w:t>«Порядок_оценки_цены»</w:t>
            </w:r>
            <w:r w:rsidRPr="00D4468E">
              <w:rPr>
                <w:sz w:val="16"/>
              </w:rPr>
              <w:fldChar w:fldCharType="end"/>
            </w:r>
          </w:p>
        </w:tc>
        <w:tc>
          <w:tcPr>
            <w:tcW w:w="1095" w:type="dxa"/>
            <w:gridSpan w:val="2"/>
          </w:tcPr>
          <w:p w:rsidR="00605494" w:rsidRPr="00F67469" w:rsidRDefault="00605494" w:rsidP="00512D63">
            <w:pPr>
              <w:pStyle w:val="111"/>
              <w:numPr>
                <w:ilvl w:val="0"/>
                <w:numId w:val="0"/>
              </w:numPr>
              <w:spacing w:line="240" w:lineRule="auto"/>
              <w:rPr>
                <w:sz w:val="16"/>
                <w:szCs w:val="16"/>
              </w:rPr>
            </w:pPr>
            <w:r>
              <w:rPr>
                <w:sz w:val="16"/>
                <w:szCs w:val="16"/>
              </w:rPr>
              <w:t>93</w:t>
            </w:r>
          </w:p>
        </w:tc>
      </w:tr>
      <w:tr w:rsidR="00605494" w:rsidRPr="0029043D" w:rsidTr="0060549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c>
          <w:tcPr>
            <w:tcW w:w="360" w:type="dxa"/>
          </w:tcPr>
          <w:p w:rsidR="00605494" w:rsidRPr="00F67469" w:rsidRDefault="00605494" w:rsidP="00512D63">
            <w:pPr>
              <w:pStyle w:val="111"/>
              <w:numPr>
                <w:ilvl w:val="0"/>
                <w:numId w:val="0"/>
              </w:numPr>
              <w:rPr>
                <w:sz w:val="16"/>
                <w:szCs w:val="16"/>
              </w:rPr>
            </w:pPr>
            <w:r w:rsidRPr="00F67469">
              <w:rPr>
                <w:sz w:val="16"/>
                <w:szCs w:val="16"/>
              </w:rPr>
              <w:t>2</w:t>
            </w:r>
          </w:p>
        </w:tc>
        <w:tc>
          <w:tcPr>
            <w:tcW w:w="1339" w:type="dxa"/>
            <w:gridSpan w:val="2"/>
          </w:tcPr>
          <w:p w:rsidR="00605494" w:rsidRPr="00F67469" w:rsidRDefault="00605494" w:rsidP="00512D63">
            <w:pPr>
              <w:pStyle w:val="111"/>
              <w:numPr>
                <w:ilvl w:val="0"/>
                <w:numId w:val="0"/>
              </w:numPr>
              <w:rPr>
                <w:sz w:val="16"/>
                <w:szCs w:val="16"/>
              </w:rPr>
            </w:pPr>
            <w:r w:rsidRPr="00F67469">
              <w:rPr>
                <w:sz w:val="16"/>
                <w:szCs w:val="16"/>
              </w:rPr>
              <w:t>Размер аванса</w:t>
            </w:r>
          </w:p>
        </w:tc>
        <w:tc>
          <w:tcPr>
            <w:tcW w:w="4539" w:type="dxa"/>
          </w:tcPr>
          <w:p w:rsidR="00605494" w:rsidRPr="00F67469" w:rsidRDefault="00605494" w:rsidP="00512D63">
            <w:pPr>
              <w:pStyle w:val="111"/>
              <w:numPr>
                <w:ilvl w:val="0"/>
                <w:numId w:val="0"/>
              </w:numPr>
              <w:spacing w:line="240" w:lineRule="auto"/>
              <w:rPr>
                <w:sz w:val="16"/>
                <w:szCs w:val="16"/>
              </w:rPr>
            </w:pPr>
            <w:r w:rsidRPr="00F67469">
              <w:rPr>
                <w:sz w:val="16"/>
                <w:szCs w:val="16"/>
              </w:rPr>
              <w:t>Определяется по ценовому предложению участника</w:t>
            </w:r>
          </w:p>
        </w:tc>
        <w:tc>
          <w:tcPr>
            <w:tcW w:w="2126" w:type="dxa"/>
          </w:tcPr>
          <w:p w:rsidR="00605494" w:rsidRPr="00F67469" w:rsidRDefault="00605494" w:rsidP="00512D63">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предельный_показатель_аванса </w:instrText>
            </w:r>
            <w:r w:rsidRPr="00F67469">
              <w:rPr>
                <w:sz w:val="16"/>
                <w:szCs w:val="16"/>
              </w:rPr>
              <w:fldChar w:fldCharType="separate"/>
            </w:r>
            <w:r>
              <w:rPr>
                <w:noProof/>
                <w:sz w:val="16"/>
                <w:szCs w:val="16"/>
              </w:rPr>
              <w:t>«предельный_показатель_аванса»</w:t>
            </w:r>
            <w:r w:rsidRPr="00F67469">
              <w:rPr>
                <w:sz w:val="16"/>
                <w:szCs w:val="16"/>
              </w:rPr>
              <w:fldChar w:fldCharType="end"/>
            </w:r>
            <w:r w:rsidRPr="00F67469">
              <w:rPr>
                <w:sz w:val="16"/>
                <w:szCs w:val="16"/>
              </w:rPr>
              <w:t>%</w:t>
            </w:r>
          </w:p>
        </w:tc>
        <w:tc>
          <w:tcPr>
            <w:tcW w:w="1843" w:type="dxa"/>
          </w:tcPr>
          <w:p w:rsidR="00605494" w:rsidRPr="00F67469" w:rsidRDefault="00605494" w:rsidP="00512D63">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"предпочтительный_показатель_аванса" </w:instrText>
            </w:r>
            <w:r w:rsidRPr="00F67469">
              <w:rPr>
                <w:sz w:val="16"/>
                <w:szCs w:val="16"/>
              </w:rPr>
              <w:fldChar w:fldCharType="separate"/>
            </w:r>
            <w:r>
              <w:rPr>
                <w:noProof/>
                <w:sz w:val="16"/>
                <w:szCs w:val="16"/>
              </w:rPr>
              <w:t>«предпочтительный_показатель_аванса»</w:t>
            </w:r>
            <w:r w:rsidRPr="00F67469">
              <w:rPr>
                <w:sz w:val="16"/>
                <w:szCs w:val="16"/>
              </w:rPr>
              <w:fldChar w:fldCharType="end"/>
            </w:r>
          </w:p>
        </w:tc>
        <w:tc>
          <w:tcPr>
            <w:tcW w:w="3969" w:type="dxa"/>
          </w:tcPr>
          <w:p w:rsidR="00605494" w:rsidRPr="00F67469" w:rsidRDefault="00605494" w:rsidP="00512D63">
            <w:pPr>
              <w:pStyle w:val="af4"/>
            </w:pPr>
            <w:r w:rsidRPr="00D4468E">
              <w:rPr>
                <w:sz w:val="16"/>
              </w:rPr>
              <w:fldChar w:fldCharType="begin"/>
            </w:r>
            <w:r w:rsidRPr="00D4468E">
              <w:rPr>
                <w:sz w:val="16"/>
                <w:lang w:val="en-US"/>
              </w:rPr>
              <w:instrText xml:space="preserve"> MERGEFIELD "</w:instrText>
            </w:r>
            <w:r w:rsidRPr="00D4468E">
              <w:rPr>
                <w:sz w:val="16"/>
              </w:rPr>
              <w:instrText>порядок</w:instrText>
            </w:r>
            <w:r w:rsidRPr="00D4468E">
              <w:rPr>
                <w:sz w:val="16"/>
                <w:lang w:val="en-US"/>
              </w:rPr>
              <w:instrText>_</w:instrText>
            </w:r>
            <w:r w:rsidRPr="00D4468E">
              <w:rPr>
                <w:sz w:val="16"/>
              </w:rPr>
              <w:instrText>оценки</w:instrText>
            </w:r>
            <w:r w:rsidRPr="00D4468E">
              <w:rPr>
                <w:sz w:val="16"/>
                <w:lang w:val="en-US"/>
              </w:rPr>
              <w:instrText>_</w:instrText>
            </w:r>
            <w:r w:rsidRPr="00D4468E">
              <w:rPr>
                <w:sz w:val="16"/>
              </w:rPr>
              <w:instrText>аванса</w:instrText>
            </w:r>
            <w:r w:rsidRPr="00D4468E">
              <w:rPr>
                <w:sz w:val="16"/>
                <w:lang w:val="en-US"/>
              </w:rPr>
              <w:instrText xml:space="preserve">" </w:instrText>
            </w:r>
            <w:r w:rsidRPr="00D4468E">
              <w:rPr>
                <w:sz w:val="16"/>
              </w:rPr>
              <w:fldChar w:fldCharType="separate"/>
            </w:r>
            <w:r>
              <w:rPr>
                <w:noProof/>
                <w:sz w:val="16"/>
                <w:lang w:val="en-US"/>
              </w:rPr>
              <w:t>«порядок_оценки_аванса»</w:t>
            </w:r>
            <w:r w:rsidRPr="00D4468E">
              <w:rPr>
                <w:sz w:val="16"/>
              </w:rPr>
              <w:fldChar w:fldCharType="end"/>
            </w:r>
          </w:p>
        </w:tc>
        <w:tc>
          <w:tcPr>
            <w:tcW w:w="1095" w:type="dxa"/>
            <w:gridSpan w:val="2"/>
          </w:tcPr>
          <w:p w:rsidR="00605494" w:rsidRPr="00F67469" w:rsidRDefault="00605494" w:rsidP="00512D63">
            <w:pPr>
              <w:pStyle w:val="111"/>
              <w:numPr>
                <w:ilvl w:val="0"/>
                <w:numId w:val="0"/>
              </w:numPr>
              <w:spacing w:line="240" w:lineRule="auto"/>
              <w:rPr>
                <w:sz w:val="16"/>
                <w:szCs w:val="16"/>
              </w:rPr>
            </w:pPr>
            <w:r>
              <w:rPr>
                <w:sz w:val="16"/>
                <w:szCs w:val="16"/>
              </w:rPr>
              <w:t>0</w:t>
            </w:r>
          </w:p>
        </w:tc>
      </w:tr>
      <w:tr w:rsidR="00605494" w:rsidRPr="0029043D" w:rsidTr="0060549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c>
          <w:tcPr>
            <w:tcW w:w="360" w:type="dxa"/>
          </w:tcPr>
          <w:p w:rsidR="00605494" w:rsidRPr="00F67469" w:rsidRDefault="00605494" w:rsidP="00512D63">
            <w:pPr>
              <w:pStyle w:val="111"/>
              <w:numPr>
                <w:ilvl w:val="0"/>
                <w:numId w:val="0"/>
              </w:numPr>
              <w:rPr>
                <w:sz w:val="16"/>
                <w:szCs w:val="16"/>
              </w:rPr>
            </w:pPr>
            <w:r w:rsidRPr="00F67469">
              <w:rPr>
                <w:sz w:val="16"/>
                <w:szCs w:val="16"/>
              </w:rPr>
              <w:t>3</w:t>
            </w:r>
          </w:p>
        </w:tc>
        <w:tc>
          <w:tcPr>
            <w:tcW w:w="1339" w:type="dxa"/>
            <w:gridSpan w:val="2"/>
          </w:tcPr>
          <w:p w:rsidR="00605494" w:rsidRPr="00F67469" w:rsidRDefault="00605494" w:rsidP="00512D63">
            <w:pPr>
              <w:pStyle w:val="111"/>
              <w:numPr>
                <w:ilvl w:val="0"/>
                <w:numId w:val="0"/>
              </w:numPr>
              <w:spacing w:line="240" w:lineRule="auto"/>
              <w:rPr>
                <w:sz w:val="16"/>
                <w:szCs w:val="16"/>
                <w:lang w:val="en-US"/>
              </w:rPr>
            </w:pPr>
            <w:proofErr w:type="spellStart"/>
            <w:r w:rsidRPr="00F67469">
              <w:rPr>
                <w:sz w:val="16"/>
                <w:szCs w:val="16"/>
                <w:lang w:val="en-US"/>
              </w:rPr>
              <w:t>Финансовое</w:t>
            </w:r>
            <w:proofErr w:type="spellEnd"/>
            <w:r w:rsidRPr="00F67469">
              <w:rPr>
                <w:sz w:val="16"/>
                <w:szCs w:val="16"/>
                <w:lang w:val="en-US"/>
              </w:rPr>
              <w:t xml:space="preserve"> </w:t>
            </w:r>
            <w:proofErr w:type="spellStart"/>
            <w:r w:rsidRPr="00F67469">
              <w:rPr>
                <w:sz w:val="16"/>
                <w:szCs w:val="16"/>
                <w:lang w:val="en-US"/>
              </w:rPr>
              <w:t>состояние</w:t>
            </w:r>
            <w:proofErr w:type="spellEnd"/>
          </w:p>
        </w:tc>
        <w:tc>
          <w:tcPr>
            <w:tcW w:w="4539" w:type="dxa"/>
          </w:tcPr>
          <w:p w:rsidR="00605494" w:rsidRPr="00F67469" w:rsidRDefault="00605494" w:rsidP="00512D63">
            <w:pPr>
              <w:pStyle w:val="111"/>
              <w:numPr>
                <w:ilvl w:val="0"/>
                <w:numId w:val="0"/>
              </w:numPr>
              <w:spacing w:line="240" w:lineRule="auto"/>
              <w:rPr>
                <w:sz w:val="16"/>
                <w:szCs w:val="16"/>
              </w:rPr>
            </w:pPr>
            <w:proofErr w:type="spellStart"/>
            <w:r w:rsidRPr="00F67469">
              <w:rPr>
                <w:sz w:val="16"/>
                <w:szCs w:val="16"/>
              </w:rPr>
              <w:t>Ктл</w:t>
            </w:r>
            <w:proofErr w:type="spellEnd"/>
            <w:r w:rsidRPr="00F67469">
              <w:rPr>
                <w:sz w:val="16"/>
                <w:szCs w:val="16"/>
              </w:rPr>
              <w:t xml:space="preserve"> - коэффициентов текущей ликвидности; </w:t>
            </w:r>
            <w:proofErr w:type="spellStart"/>
            <w:r w:rsidRPr="00F67469">
              <w:rPr>
                <w:sz w:val="16"/>
                <w:szCs w:val="16"/>
              </w:rPr>
              <w:t>Косс</w:t>
            </w:r>
            <w:proofErr w:type="spellEnd"/>
            <w:r w:rsidRPr="00F67469">
              <w:rPr>
                <w:sz w:val="16"/>
                <w:szCs w:val="16"/>
              </w:rPr>
              <w:t xml:space="preserve"> - обеспеченности собственными средствами, определяются по формулам из строк бухгалтерского баланса участника:</w:t>
            </w:r>
          </w:p>
          <w:p w:rsidR="00605494" w:rsidRPr="00F67469" w:rsidRDefault="00605494" w:rsidP="00512D63">
            <w:pPr>
              <w:pStyle w:val="111"/>
              <w:numPr>
                <w:ilvl w:val="0"/>
                <w:numId w:val="0"/>
              </w:numPr>
              <w:spacing w:line="240" w:lineRule="auto"/>
              <w:rPr>
                <w:sz w:val="16"/>
                <w:szCs w:val="16"/>
              </w:rPr>
            </w:pPr>
            <w:proofErr w:type="spellStart"/>
            <w:r w:rsidRPr="00F67469">
              <w:rPr>
                <w:sz w:val="16"/>
                <w:szCs w:val="16"/>
              </w:rPr>
              <w:t>Ктл</w:t>
            </w:r>
            <w:proofErr w:type="spellEnd"/>
            <w:proofErr w:type="gramStart"/>
            <w:r w:rsidRPr="00F67469">
              <w:rPr>
                <w:sz w:val="16"/>
                <w:szCs w:val="16"/>
              </w:rPr>
              <w:t>=(</w:t>
            </w:r>
            <w:proofErr w:type="gramEnd"/>
            <w:r w:rsidRPr="00F67469">
              <w:rPr>
                <w:sz w:val="16"/>
                <w:szCs w:val="16"/>
              </w:rPr>
              <w:t>1210 + 1220 + 1230 + 1250 + 1260 + 1170) ÷ ((1510 + 1520 + 1530 + 1540 + 1550) – 1530 – 1540);</w:t>
            </w:r>
          </w:p>
          <w:p w:rsidR="00605494" w:rsidRPr="00F67469" w:rsidRDefault="00605494" w:rsidP="00512D63">
            <w:pPr>
              <w:pStyle w:val="111"/>
              <w:numPr>
                <w:ilvl w:val="0"/>
                <w:numId w:val="0"/>
              </w:numPr>
              <w:spacing w:line="240" w:lineRule="auto"/>
              <w:rPr>
                <w:sz w:val="16"/>
                <w:szCs w:val="16"/>
              </w:rPr>
            </w:pPr>
            <w:proofErr w:type="spellStart"/>
            <w:r w:rsidRPr="00F67469">
              <w:rPr>
                <w:sz w:val="16"/>
                <w:szCs w:val="16"/>
              </w:rPr>
              <w:t>Косс</w:t>
            </w:r>
            <w:proofErr w:type="spellEnd"/>
            <w:r w:rsidRPr="00F67469">
              <w:rPr>
                <w:sz w:val="16"/>
                <w:szCs w:val="16"/>
              </w:rPr>
              <w:t>=((1310+ 1340 + 1350 + 1360 + 1370-1320) – (1110 + 1120 + 1130 + 1140 + 1150 + 1160 + 1170 + 1180 + 1190)) ÷ (1210 + 1220 + 1230 + 1250 + 1260)</w:t>
            </w:r>
          </w:p>
        </w:tc>
        <w:tc>
          <w:tcPr>
            <w:tcW w:w="2126" w:type="dxa"/>
          </w:tcPr>
          <w:p w:rsidR="00605494" w:rsidRPr="00F67469" w:rsidRDefault="00605494" w:rsidP="00512D63">
            <w:pPr>
              <w:pStyle w:val="111"/>
              <w:numPr>
                <w:ilvl w:val="0"/>
                <w:numId w:val="0"/>
              </w:numPr>
              <w:spacing w:line="240" w:lineRule="auto"/>
              <w:rPr>
                <w:sz w:val="16"/>
                <w:szCs w:val="16"/>
              </w:rPr>
            </w:pPr>
            <w:proofErr w:type="spellStart"/>
            <w:r w:rsidRPr="00F67469">
              <w:rPr>
                <w:sz w:val="16"/>
                <w:szCs w:val="16"/>
              </w:rPr>
              <w:t>Ктл</w:t>
            </w:r>
            <w:proofErr w:type="spellEnd"/>
            <w:r w:rsidRPr="00F67469">
              <w:rPr>
                <w:sz w:val="16"/>
                <w:szCs w:val="16"/>
              </w:rPr>
              <w:t xml:space="preserve"> &lt; 1; </w:t>
            </w:r>
            <w:proofErr w:type="spellStart"/>
            <w:r w:rsidRPr="00F67469">
              <w:rPr>
                <w:sz w:val="16"/>
                <w:szCs w:val="16"/>
              </w:rPr>
              <w:t>Косс</w:t>
            </w:r>
            <w:proofErr w:type="spellEnd"/>
            <w:r w:rsidRPr="00F67469">
              <w:rPr>
                <w:sz w:val="16"/>
                <w:szCs w:val="16"/>
              </w:rPr>
              <w:t xml:space="preserve"> &lt; 0,1</w:t>
            </w:r>
          </w:p>
        </w:tc>
        <w:tc>
          <w:tcPr>
            <w:tcW w:w="1843" w:type="dxa"/>
          </w:tcPr>
          <w:p w:rsidR="00605494" w:rsidRPr="00F67469" w:rsidRDefault="00605494" w:rsidP="00512D63">
            <w:pPr>
              <w:pStyle w:val="111"/>
              <w:numPr>
                <w:ilvl w:val="0"/>
                <w:numId w:val="0"/>
              </w:numPr>
              <w:spacing w:line="240" w:lineRule="auto"/>
              <w:rPr>
                <w:sz w:val="16"/>
                <w:szCs w:val="16"/>
              </w:rPr>
            </w:pPr>
            <w:proofErr w:type="spellStart"/>
            <w:r w:rsidRPr="00F67469">
              <w:rPr>
                <w:sz w:val="16"/>
                <w:szCs w:val="16"/>
              </w:rPr>
              <w:t>Ктл</w:t>
            </w:r>
            <w:proofErr w:type="spellEnd"/>
            <w:r w:rsidRPr="00F67469">
              <w:rPr>
                <w:sz w:val="16"/>
                <w:szCs w:val="16"/>
              </w:rPr>
              <w:t xml:space="preserve"> &gt; 1; </w:t>
            </w:r>
            <w:proofErr w:type="spellStart"/>
            <w:r w:rsidRPr="00F67469">
              <w:rPr>
                <w:sz w:val="16"/>
                <w:szCs w:val="16"/>
              </w:rPr>
              <w:t>Косс</w:t>
            </w:r>
            <w:proofErr w:type="spellEnd"/>
            <w:r w:rsidRPr="00F67469">
              <w:rPr>
                <w:sz w:val="16"/>
                <w:szCs w:val="16"/>
              </w:rPr>
              <w:t xml:space="preserve"> ≥ 0,1</w:t>
            </w:r>
          </w:p>
        </w:tc>
        <w:tc>
          <w:tcPr>
            <w:tcW w:w="3969" w:type="dxa"/>
          </w:tcPr>
          <w:p w:rsidR="00605494" w:rsidRPr="00F67469" w:rsidRDefault="00605494" w:rsidP="00512D63">
            <w:pPr>
              <w:pStyle w:val="111"/>
              <w:numPr>
                <w:ilvl w:val="0"/>
                <w:numId w:val="0"/>
              </w:numPr>
              <w:spacing w:line="240" w:lineRule="auto"/>
              <w:rPr>
                <w:sz w:val="16"/>
                <w:szCs w:val="16"/>
              </w:rPr>
            </w:pPr>
            <w:r w:rsidRPr="00F67469">
              <w:rPr>
                <w:sz w:val="16"/>
                <w:szCs w:val="16"/>
              </w:rPr>
              <w:t xml:space="preserve">Если </w:t>
            </w:r>
            <w:proofErr w:type="spellStart"/>
            <w:r w:rsidRPr="00F67469">
              <w:rPr>
                <w:sz w:val="16"/>
                <w:szCs w:val="16"/>
              </w:rPr>
              <w:t>Ктл</w:t>
            </w:r>
            <w:proofErr w:type="spellEnd"/>
            <w:r w:rsidRPr="00F67469">
              <w:rPr>
                <w:sz w:val="16"/>
                <w:szCs w:val="16"/>
              </w:rPr>
              <w:t>&gt;1 Косс≥0,1, то [вес критерия];</w:t>
            </w:r>
          </w:p>
          <w:p w:rsidR="00605494" w:rsidRPr="00F67469" w:rsidRDefault="00605494" w:rsidP="00512D63">
            <w:pPr>
              <w:pStyle w:val="111"/>
              <w:numPr>
                <w:ilvl w:val="0"/>
                <w:numId w:val="0"/>
              </w:numPr>
              <w:spacing w:line="240" w:lineRule="auto"/>
              <w:rPr>
                <w:sz w:val="16"/>
                <w:szCs w:val="16"/>
              </w:rPr>
            </w:pPr>
            <w:r w:rsidRPr="00F67469">
              <w:rPr>
                <w:sz w:val="16"/>
                <w:szCs w:val="16"/>
              </w:rPr>
              <w:t xml:space="preserve">Если </w:t>
            </w:r>
            <w:proofErr w:type="spellStart"/>
            <w:proofErr w:type="gramStart"/>
            <w:r w:rsidRPr="00F67469">
              <w:rPr>
                <w:sz w:val="16"/>
                <w:szCs w:val="16"/>
              </w:rPr>
              <w:t>Ктл</w:t>
            </w:r>
            <w:proofErr w:type="spellEnd"/>
            <w:r w:rsidRPr="00F67469">
              <w:rPr>
                <w:sz w:val="16"/>
                <w:szCs w:val="16"/>
              </w:rPr>
              <w:t>&lt;</w:t>
            </w:r>
            <w:proofErr w:type="gramEnd"/>
            <w:r w:rsidRPr="00F67469">
              <w:rPr>
                <w:sz w:val="16"/>
                <w:szCs w:val="16"/>
              </w:rPr>
              <w:t xml:space="preserve">1 Косс≥0,1, то [половина вес критерия];Если </w:t>
            </w:r>
            <w:proofErr w:type="spellStart"/>
            <w:r w:rsidRPr="00F67469">
              <w:rPr>
                <w:sz w:val="16"/>
                <w:szCs w:val="16"/>
              </w:rPr>
              <w:t>Ктл</w:t>
            </w:r>
            <w:proofErr w:type="spellEnd"/>
            <w:r w:rsidRPr="00F67469">
              <w:rPr>
                <w:sz w:val="16"/>
                <w:szCs w:val="16"/>
              </w:rPr>
              <w:t xml:space="preserve">&gt;1 </w:t>
            </w:r>
            <w:proofErr w:type="spellStart"/>
            <w:r w:rsidRPr="00F67469">
              <w:rPr>
                <w:sz w:val="16"/>
                <w:szCs w:val="16"/>
              </w:rPr>
              <w:t>Косс</w:t>
            </w:r>
            <w:proofErr w:type="spellEnd"/>
            <w:r w:rsidRPr="00F67469">
              <w:rPr>
                <w:sz w:val="16"/>
                <w:szCs w:val="16"/>
              </w:rPr>
              <w:t>&lt;0,1, то [половина вес критерия];</w:t>
            </w:r>
          </w:p>
          <w:p w:rsidR="00605494" w:rsidRPr="00F67469" w:rsidRDefault="00605494" w:rsidP="00512D63">
            <w:pPr>
              <w:pStyle w:val="111"/>
              <w:numPr>
                <w:ilvl w:val="0"/>
                <w:numId w:val="0"/>
              </w:numPr>
              <w:spacing w:line="240" w:lineRule="auto"/>
              <w:rPr>
                <w:sz w:val="16"/>
                <w:szCs w:val="16"/>
              </w:rPr>
            </w:pPr>
            <w:r w:rsidRPr="00F67469">
              <w:rPr>
                <w:sz w:val="16"/>
                <w:szCs w:val="16"/>
              </w:rPr>
              <w:t xml:space="preserve">Если </w:t>
            </w:r>
            <w:proofErr w:type="spellStart"/>
            <w:r w:rsidRPr="00F67469">
              <w:rPr>
                <w:sz w:val="16"/>
                <w:szCs w:val="16"/>
              </w:rPr>
              <w:t>Ктл</w:t>
            </w:r>
            <w:proofErr w:type="spellEnd"/>
            <w:r w:rsidRPr="00F67469">
              <w:rPr>
                <w:sz w:val="16"/>
                <w:szCs w:val="16"/>
              </w:rPr>
              <w:t xml:space="preserve">&lt;1 </w:t>
            </w:r>
            <w:proofErr w:type="spellStart"/>
            <w:r w:rsidRPr="00F67469">
              <w:rPr>
                <w:sz w:val="16"/>
                <w:szCs w:val="16"/>
              </w:rPr>
              <w:t>Косс</w:t>
            </w:r>
            <w:proofErr w:type="spellEnd"/>
            <w:r w:rsidRPr="00F67469">
              <w:rPr>
                <w:sz w:val="16"/>
                <w:szCs w:val="16"/>
              </w:rPr>
              <w:t>&lt;0,1, то [0];</w:t>
            </w:r>
          </w:p>
        </w:tc>
        <w:tc>
          <w:tcPr>
            <w:tcW w:w="1095" w:type="dxa"/>
            <w:gridSpan w:val="2"/>
          </w:tcPr>
          <w:p w:rsidR="00605494" w:rsidRPr="00F67469" w:rsidRDefault="00605494" w:rsidP="00512D63">
            <w:pPr>
              <w:pStyle w:val="111"/>
              <w:numPr>
                <w:ilvl w:val="0"/>
                <w:numId w:val="0"/>
              </w:numPr>
              <w:spacing w:line="240" w:lineRule="auto"/>
              <w:rPr>
                <w:sz w:val="16"/>
                <w:szCs w:val="16"/>
              </w:rPr>
            </w:pPr>
            <w:r>
              <w:rPr>
                <w:sz w:val="16"/>
                <w:szCs w:val="16"/>
              </w:rPr>
              <w:t>0</w:t>
            </w:r>
          </w:p>
        </w:tc>
      </w:tr>
      <w:tr w:rsidR="00605494" w:rsidRPr="0029043D" w:rsidTr="0060549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c>
          <w:tcPr>
            <w:tcW w:w="360" w:type="dxa"/>
          </w:tcPr>
          <w:p w:rsidR="00605494" w:rsidRPr="00F67469" w:rsidRDefault="00605494" w:rsidP="00512D63">
            <w:pPr>
              <w:pStyle w:val="111"/>
              <w:numPr>
                <w:ilvl w:val="0"/>
                <w:numId w:val="0"/>
              </w:numPr>
              <w:rPr>
                <w:sz w:val="16"/>
                <w:szCs w:val="16"/>
              </w:rPr>
            </w:pPr>
            <w:r w:rsidRPr="00F67469">
              <w:rPr>
                <w:sz w:val="16"/>
                <w:szCs w:val="16"/>
              </w:rPr>
              <w:t>4</w:t>
            </w:r>
          </w:p>
        </w:tc>
        <w:tc>
          <w:tcPr>
            <w:tcW w:w="1339" w:type="dxa"/>
            <w:gridSpan w:val="2"/>
          </w:tcPr>
          <w:p w:rsidR="00605494" w:rsidRPr="00F67469" w:rsidRDefault="00605494" w:rsidP="00512D63">
            <w:pPr>
              <w:pStyle w:val="111"/>
              <w:numPr>
                <w:ilvl w:val="0"/>
                <w:numId w:val="0"/>
              </w:numPr>
              <w:spacing w:line="240" w:lineRule="auto"/>
              <w:rPr>
                <w:sz w:val="16"/>
                <w:szCs w:val="16"/>
                <w:lang w:val="en-US"/>
              </w:rPr>
            </w:pPr>
            <w:proofErr w:type="spellStart"/>
            <w:r w:rsidRPr="00F67469">
              <w:rPr>
                <w:sz w:val="16"/>
                <w:szCs w:val="16"/>
                <w:lang w:val="en-US"/>
              </w:rPr>
              <w:t>Отсутствие</w:t>
            </w:r>
            <w:proofErr w:type="spellEnd"/>
            <w:r w:rsidRPr="00F67469">
              <w:rPr>
                <w:sz w:val="16"/>
                <w:szCs w:val="16"/>
                <w:lang w:val="en-US"/>
              </w:rPr>
              <w:t xml:space="preserve"> </w:t>
            </w:r>
            <w:proofErr w:type="spellStart"/>
            <w:r w:rsidRPr="00F67469">
              <w:rPr>
                <w:sz w:val="16"/>
                <w:szCs w:val="16"/>
                <w:lang w:val="en-US"/>
              </w:rPr>
              <w:t>негативных</w:t>
            </w:r>
            <w:proofErr w:type="spellEnd"/>
            <w:r w:rsidRPr="00F67469">
              <w:rPr>
                <w:sz w:val="16"/>
                <w:szCs w:val="16"/>
                <w:lang w:val="en-US"/>
              </w:rPr>
              <w:t xml:space="preserve"> </w:t>
            </w:r>
            <w:proofErr w:type="spellStart"/>
            <w:r w:rsidRPr="00F67469">
              <w:rPr>
                <w:sz w:val="16"/>
                <w:szCs w:val="16"/>
                <w:lang w:val="en-US"/>
              </w:rPr>
              <w:t>судебных</w:t>
            </w:r>
            <w:proofErr w:type="spellEnd"/>
            <w:r w:rsidRPr="00F67469">
              <w:rPr>
                <w:sz w:val="16"/>
                <w:szCs w:val="16"/>
                <w:lang w:val="en-US"/>
              </w:rPr>
              <w:t xml:space="preserve"> </w:t>
            </w:r>
            <w:proofErr w:type="spellStart"/>
            <w:r w:rsidRPr="00F67469">
              <w:rPr>
                <w:sz w:val="16"/>
                <w:szCs w:val="16"/>
                <w:lang w:val="en-US"/>
              </w:rPr>
              <w:t>решений</w:t>
            </w:r>
            <w:proofErr w:type="spellEnd"/>
          </w:p>
        </w:tc>
        <w:tc>
          <w:tcPr>
            <w:tcW w:w="4539" w:type="dxa"/>
          </w:tcPr>
          <w:p w:rsidR="00605494" w:rsidRPr="00F67469" w:rsidRDefault="00605494" w:rsidP="00512D63">
            <w:pPr>
              <w:pStyle w:val="111"/>
              <w:numPr>
                <w:ilvl w:val="0"/>
                <w:numId w:val="0"/>
              </w:numPr>
              <w:spacing w:line="240" w:lineRule="auto"/>
              <w:rPr>
                <w:sz w:val="16"/>
                <w:szCs w:val="16"/>
              </w:rPr>
            </w:pPr>
            <w:r w:rsidRPr="009523E8">
              <w:rPr>
                <w:sz w:val="16"/>
                <w:szCs w:val="16"/>
              </w:rPr>
              <w:t xml:space="preserve">Отсутствие негативных судебных решений, вступивших в силу, с участием групп компаний ПАО «Иркутскэнерго», ООО «Байкальская энергетическая компания», ОАО «ИЭСК»; отсутствие принятых претензий ОАО «ИЭСК», групп компаний ПАО «Иркутскэнерго», ООО «Байкальская энергетическая компания» за последние 36 месяцев до дня рассмотрения заявок, признающих участника закупки не исполнившим или </w:t>
            </w:r>
            <w:proofErr w:type="spellStart"/>
            <w:r w:rsidRPr="009523E8">
              <w:rPr>
                <w:sz w:val="16"/>
                <w:szCs w:val="16"/>
              </w:rPr>
              <w:t>ненадлежаще</w:t>
            </w:r>
            <w:proofErr w:type="spellEnd"/>
            <w:r w:rsidRPr="009523E8">
              <w:rPr>
                <w:sz w:val="16"/>
                <w:szCs w:val="16"/>
              </w:rPr>
              <w:t xml:space="preserve"> исполнившим обязательства по договорам.</w:t>
            </w:r>
          </w:p>
        </w:tc>
        <w:tc>
          <w:tcPr>
            <w:tcW w:w="2126" w:type="dxa"/>
          </w:tcPr>
          <w:p w:rsidR="00605494" w:rsidRPr="00F67469" w:rsidRDefault="00605494" w:rsidP="00512D63">
            <w:pPr>
              <w:pStyle w:val="111"/>
              <w:numPr>
                <w:ilvl w:val="0"/>
                <w:numId w:val="0"/>
              </w:numPr>
              <w:spacing w:line="240" w:lineRule="auto"/>
              <w:rPr>
                <w:sz w:val="16"/>
                <w:szCs w:val="16"/>
              </w:rPr>
            </w:pPr>
            <w:r w:rsidRPr="00F67469">
              <w:rPr>
                <w:sz w:val="16"/>
                <w:szCs w:val="16"/>
              </w:rPr>
              <w:t>Имеются</w:t>
            </w:r>
          </w:p>
        </w:tc>
        <w:tc>
          <w:tcPr>
            <w:tcW w:w="1843" w:type="dxa"/>
          </w:tcPr>
          <w:p w:rsidR="00605494" w:rsidRPr="00F67469" w:rsidRDefault="00605494" w:rsidP="00512D63">
            <w:pPr>
              <w:pStyle w:val="111"/>
              <w:numPr>
                <w:ilvl w:val="0"/>
                <w:numId w:val="0"/>
              </w:numPr>
              <w:spacing w:line="240" w:lineRule="auto"/>
              <w:rPr>
                <w:sz w:val="16"/>
                <w:szCs w:val="16"/>
              </w:rPr>
            </w:pPr>
            <w:r w:rsidRPr="00F67469">
              <w:rPr>
                <w:sz w:val="16"/>
                <w:szCs w:val="16"/>
              </w:rPr>
              <w:t>Отсутствуют</w:t>
            </w:r>
          </w:p>
        </w:tc>
        <w:tc>
          <w:tcPr>
            <w:tcW w:w="3969" w:type="dxa"/>
          </w:tcPr>
          <w:p w:rsidR="00605494" w:rsidRPr="00F67469" w:rsidRDefault="00605494" w:rsidP="00512D63">
            <w:pPr>
              <w:pStyle w:val="111"/>
              <w:numPr>
                <w:ilvl w:val="0"/>
                <w:numId w:val="0"/>
              </w:numPr>
              <w:spacing w:line="240" w:lineRule="auto"/>
              <w:rPr>
                <w:sz w:val="16"/>
                <w:szCs w:val="16"/>
              </w:rPr>
            </w:pPr>
            <w:r w:rsidRPr="00F67469">
              <w:rPr>
                <w:sz w:val="16"/>
                <w:szCs w:val="16"/>
              </w:rPr>
              <w:t>Наличие судебных решений –  0 баллов;</w:t>
            </w:r>
          </w:p>
          <w:p w:rsidR="00605494" w:rsidRPr="00F67469" w:rsidRDefault="00605494" w:rsidP="00512D63">
            <w:pPr>
              <w:pStyle w:val="111"/>
              <w:numPr>
                <w:ilvl w:val="0"/>
                <w:numId w:val="0"/>
              </w:numPr>
              <w:spacing w:line="240" w:lineRule="auto"/>
              <w:rPr>
                <w:sz w:val="16"/>
                <w:szCs w:val="16"/>
              </w:rPr>
            </w:pPr>
            <w:r w:rsidRPr="00F67469">
              <w:rPr>
                <w:sz w:val="16"/>
                <w:szCs w:val="16"/>
              </w:rPr>
              <w:t>Отсутствие судебных решений – 1 балл</w:t>
            </w:r>
          </w:p>
        </w:tc>
        <w:tc>
          <w:tcPr>
            <w:tcW w:w="1095" w:type="dxa"/>
            <w:gridSpan w:val="2"/>
          </w:tcPr>
          <w:p w:rsidR="00605494" w:rsidRPr="00F67469" w:rsidRDefault="00605494" w:rsidP="00512D63">
            <w:pPr>
              <w:pStyle w:val="111"/>
              <w:numPr>
                <w:ilvl w:val="0"/>
                <w:numId w:val="0"/>
              </w:numPr>
              <w:spacing w:line="240" w:lineRule="auto"/>
              <w:rPr>
                <w:sz w:val="16"/>
                <w:szCs w:val="16"/>
              </w:rPr>
            </w:pPr>
            <w:r>
              <w:rPr>
                <w:sz w:val="16"/>
                <w:szCs w:val="16"/>
              </w:rPr>
              <w:t>1,0</w:t>
            </w:r>
          </w:p>
        </w:tc>
      </w:tr>
      <w:tr w:rsidR="00605494" w:rsidRPr="0029043D" w:rsidTr="0060549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c>
          <w:tcPr>
            <w:tcW w:w="360" w:type="dxa"/>
          </w:tcPr>
          <w:p w:rsidR="00605494" w:rsidRPr="00F67469" w:rsidRDefault="00605494" w:rsidP="00512D63">
            <w:pPr>
              <w:pStyle w:val="111"/>
              <w:numPr>
                <w:ilvl w:val="0"/>
                <w:numId w:val="0"/>
              </w:numPr>
              <w:rPr>
                <w:sz w:val="16"/>
                <w:szCs w:val="16"/>
              </w:rPr>
            </w:pPr>
            <w:r w:rsidRPr="00F67469">
              <w:rPr>
                <w:sz w:val="16"/>
                <w:szCs w:val="16"/>
              </w:rPr>
              <w:t>5</w:t>
            </w:r>
          </w:p>
        </w:tc>
        <w:tc>
          <w:tcPr>
            <w:tcW w:w="1339" w:type="dxa"/>
            <w:gridSpan w:val="2"/>
          </w:tcPr>
          <w:p w:rsidR="00605494" w:rsidRPr="00F67469" w:rsidRDefault="00605494" w:rsidP="00512D63">
            <w:pPr>
              <w:pStyle w:val="111"/>
              <w:numPr>
                <w:ilvl w:val="0"/>
                <w:numId w:val="0"/>
              </w:numPr>
              <w:spacing w:line="240" w:lineRule="auto"/>
              <w:rPr>
                <w:sz w:val="16"/>
                <w:szCs w:val="16"/>
                <w:lang w:val="en-US"/>
              </w:rPr>
            </w:pPr>
            <w:proofErr w:type="spellStart"/>
            <w:r w:rsidRPr="00F67469">
              <w:rPr>
                <w:sz w:val="16"/>
                <w:szCs w:val="16"/>
                <w:lang w:val="en-US"/>
              </w:rPr>
              <w:t>Количество</w:t>
            </w:r>
            <w:proofErr w:type="spellEnd"/>
            <w:r w:rsidRPr="00F67469">
              <w:rPr>
                <w:sz w:val="16"/>
                <w:szCs w:val="16"/>
                <w:lang w:val="en-US"/>
              </w:rPr>
              <w:t xml:space="preserve"> </w:t>
            </w:r>
            <w:proofErr w:type="spellStart"/>
            <w:r w:rsidRPr="00F67469">
              <w:rPr>
                <w:sz w:val="16"/>
                <w:szCs w:val="16"/>
                <w:lang w:val="en-US"/>
              </w:rPr>
              <w:t>договоров</w:t>
            </w:r>
            <w:proofErr w:type="spellEnd"/>
          </w:p>
        </w:tc>
        <w:tc>
          <w:tcPr>
            <w:tcW w:w="4539" w:type="dxa"/>
          </w:tcPr>
          <w:p w:rsidR="00605494" w:rsidRPr="00F67469" w:rsidRDefault="00605494" w:rsidP="00512D63">
            <w:pPr>
              <w:pStyle w:val="111"/>
              <w:numPr>
                <w:ilvl w:val="0"/>
                <w:numId w:val="0"/>
              </w:numPr>
              <w:spacing w:line="240" w:lineRule="auto"/>
              <w:rPr>
                <w:sz w:val="16"/>
                <w:szCs w:val="16"/>
              </w:rPr>
            </w:pPr>
            <w:r w:rsidRPr="00F67469">
              <w:rPr>
                <w:sz w:val="16"/>
                <w:szCs w:val="16"/>
              </w:rPr>
              <w:t>Количество надлежаще исполненных участником аналогичных договоров (требования к представленным участником договорам указаны в документации о закупке, в том числе требования к рассматриваемому периоду завершения договоров и критерии аналогичности)</w:t>
            </w:r>
          </w:p>
        </w:tc>
        <w:tc>
          <w:tcPr>
            <w:tcW w:w="2126" w:type="dxa"/>
          </w:tcPr>
          <w:p w:rsidR="00605494" w:rsidRPr="00F67469" w:rsidRDefault="00605494" w:rsidP="00512D63">
            <w:pPr>
              <w:pStyle w:val="111"/>
              <w:numPr>
                <w:ilvl w:val="0"/>
                <w:numId w:val="0"/>
              </w:numPr>
              <w:spacing w:line="240" w:lineRule="auto"/>
              <w:rPr>
                <w:sz w:val="16"/>
                <w:szCs w:val="16"/>
              </w:rPr>
            </w:pPr>
            <w:r w:rsidRPr="00F67469">
              <w:rPr>
                <w:sz w:val="16"/>
                <w:szCs w:val="16"/>
              </w:rPr>
              <w:t>1</w:t>
            </w:r>
          </w:p>
        </w:tc>
        <w:tc>
          <w:tcPr>
            <w:tcW w:w="1843" w:type="dxa"/>
          </w:tcPr>
          <w:p w:rsidR="00605494" w:rsidRPr="00F67469" w:rsidRDefault="00605494" w:rsidP="00512D63">
            <w:pPr>
              <w:pStyle w:val="111"/>
              <w:numPr>
                <w:ilvl w:val="0"/>
                <w:numId w:val="0"/>
              </w:numPr>
              <w:spacing w:line="240" w:lineRule="auto"/>
              <w:rPr>
                <w:sz w:val="16"/>
                <w:szCs w:val="16"/>
              </w:rPr>
            </w:pPr>
            <w:r>
              <w:rPr>
                <w:sz w:val="16"/>
                <w:szCs w:val="16"/>
              </w:rPr>
              <w:fldChar w:fldCharType="begin"/>
            </w:r>
            <w:r>
              <w:rPr>
                <w:sz w:val="16"/>
                <w:szCs w:val="16"/>
              </w:rPr>
              <w:instrText xml:space="preserve"> MERGEFIELD "Максимальное_колво_рассматриваемых_дого" </w:instrText>
            </w:r>
            <w:r>
              <w:rPr>
                <w:sz w:val="16"/>
                <w:szCs w:val="16"/>
              </w:rPr>
              <w:fldChar w:fldCharType="separate"/>
            </w:r>
            <w:r>
              <w:rPr>
                <w:noProof/>
                <w:sz w:val="16"/>
                <w:szCs w:val="16"/>
              </w:rPr>
              <w:t>«Максимальное_колво_рассматриваемых_дого»</w:t>
            </w:r>
            <w:r>
              <w:rPr>
                <w:sz w:val="16"/>
                <w:szCs w:val="16"/>
              </w:rPr>
              <w:fldChar w:fldCharType="end"/>
            </w:r>
          </w:p>
        </w:tc>
        <w:tc>
          <w:tcPr>
            <w:tcW w:w="3969" w:type="dxa"/>
          </w:tcPr>
          <w:p w:rsidR="00605494" w:rsidRPr="00F67469" w:rsidRDefault="00605494" w:rsidP="00512D63">
            <w:pPr>
              <w:pStyle w:val="119"/>
              <w:numPr>
                <w:ilvl w:val="0"/>
                <w:numId w:val="0"/>
              </w:numPr>
              <w:spacing w:line="240" w:lineRule="auto"/>
              <w:rPr>
                <w:sz w:val="16"/>
                <w:szCs w:val="16"/>
                <w:lang w:val="en-US"/>
              </w:rPr>
            </w:pPr>
            <w:proofErr w:type="spellStart"/>
            <w:r w:rsidRPr="00F67469">
              <w:rPr>
                <w:sz w:val="16"/>
                <w:szCs w:val="16"/>
                <w:lang w:val="en-US"/>
              </w:rPr>
              <w:t>Rk</w:t>
            </w:r>
            <w:proofErr w:type="spellEnd"/>
            <w:r w:rsidRPr="00F67469">
              <w:rPr>
                <w:sz w:val="16"/>
                <w:szCs w:val="16"/>
                <w:lang w:val="en-US"/>
              </w:rPr>
              <w:t xml:space="preserve"> = </w:t>
            </w:r>
            <w:proofErr w:type="spellStart"/>
            <w:r w:rsidRPr="00F67469">
              <w:rPr>
                <w:sz w:val="16"/>
                <w:szCs w:val="16"/>
                <w:lang w:val="en-US"/>
              </w:rPr>
              <w:t>Wk</w:t>
            </w:r>
            <w:proofErr w:type="spellEnd"/>
            <w:r w:rsidRPr="00F67469">
              <w:rPr>
                <w:sz w:val="16"/>
                <w:szCs w:val="16"/>
                <w:lang w:val="en-US"/>
              </w:rPr>
              <w:t xml:space="preserve"> * ((Lk - Ok) / (Lk - </w:t>
            </w:r>
            <w:proofErr w:type="spellStart"/>
            <w:r w:rsidRPr="00F67469">
              <w:rPr>
                <w:sz w:val="16"/>
                <w:szCs w:val="16"/>
                <w:lang w:val="en-US"/>
              </w:rPr>
              <w:t>Tk</w:t>
            </w:r>
            <w:proofErr w:type="spellEnd"/>
            <w:r w:rsidRPr="00F67469">
              <w:rPr>
                <w:sz w:val="16"/>
                <w:szCs w:val="16"/>
                <w:lang w:val="en-US"/>
              </w:rPr>
              <w:t xml:space="preserve">)), </w:t>
            </w:r>
            <w:r w:rsidRPr="00F67469">
              <w:rPr>
                <w:sz w:val="16"/>
                <w:szCs w:val="16"/>
              </w:rPr>
              <w:t>где</w:t>
            </w:r>
          </w:p>
          <w:p w:rsidR="00605494" w:rsidRPr="00F67469" w:rsidRDefault="00605494" w:rsidP="00512D63">
            <w:pPr>
              <w:pStyle w:val="119"/>
              <w:numPr>
                <w:ilvl w:val="0"/>
                <w:numId w:val="0"/>
              </w:numPr>
              <w:spacing w:line="240" w:lineRule="auto"/>
              <w:rPr>
                <w:sz w:val="16"/>
                <w:szCs w:val="16"/>
              </w:rPr>
            </w:pPr>
            <w:proofErr w:type="spellStart"/>
            <w:r w:rsidRPr="00F67469">
              <w:rPr>
                <w:sz w:val="16"/>
                <w:szCs w:val="16"/>
              </w:rPr>
              <w:t>Rk</w:t>
            </w:r>
            <w:proofErr w:type="spellEnd"/>
            <w:r w:rsidRPr="00F67469">
              <w:rPr>
                <w:sz w:val="16"/>
                <w:szCs w:val="16"/>
              </w:rPr>
              <w:t>— рейтинг заявки относительно критерия,</w:t>
            </w:r>
          </w:p>
          <w:p w:rsidR="00605494" w:rsidRPr="00F67469" w:rsidRDefault="00605494" w:rsidP="00512D63">
            <w:pPr>
              <w:pStyle w:val="119"/>
              <w:numPr>
                <w:ilvl w:val="0"/>
                <w:numId w:val="0"/>
              </w:numPr>
              <w:spacing w:line="240" w:lineRule="auto"/>
              <w:rPr>
                <w:sz w:val="16"/>
                <w:szCs w:val="16"/>
              </w:rPr>
            </w:pPr>
            <w:proofErr w:type="spellStart"/>
            <w:r w:rsidRPr="00F67469">
              <w:rPr>
                <w:sz w:val="16"/>
                <w:szCs w:val="16"/>
              </w:rPr>
              <w:t>Wk</w:t>
            </w:r>
            <w:proofErr w:type="spellEnd"/>
            <w:r w:rsidRPr="00F67469">
              <w:rPr>
                <w:sz w:val="16"/>
                <w:szCs w:val="16"/>
              </w:rPr>
              <w:t>— вес критерия,</w:t>
            </w:r>
          </w:p>
          <w:p w:rsidR="00605494" w:rsidRPr="00F67469" w:rsidRDefault="00605494" w:rsidP="00512D63">
            <w:pPr>
              <w:pStyle w:val="119"/>
              <w:numPr>
                <w:ilvl w:val="0"/>
                <w:numId w:val="0"/>
              </w:numPr>
              <w:spacing w:line="240" w:lineRule="auto"/>
              <w:rPr>
                <w:sz w:val="16"/>
                <w:szCs w:val="16"/>
              </w:rPr>
            </w:pPr>
            <w:proofErr w:type="spellStart"/>
            <w:r w:rsidRPr="00F67469">
              <w:rPr>
                <w:sz w:val="16"/>
                <w:szCs w:val="16"/>
              </w:rPr>
              <w:t>Lk</w:t>
            </w:r>
            <w:proofErr w:type="spellEnd"/>
            <w:r w:rsidRPr="00F67469">
              <w:rPr>
                <w:sz w:val="16"/>
                <w:szCs w:val="16"/>
              </w:rPr>
              <w:t>— предельное оцениваемое предложение (состояние),</w:t>
            </w:r>
          </w:p>
          <w:p w:rsidR="00605494" w:rsidRPr="00F67469" w:rsidRDefault="00605494" w:rsidP="00512D63">
            <w:pPr>
              <w:pStyle w:val="119"/>
              <w:numPr>
                <w:ilvl w:val="0"/>
                <w:numId w:val="0"/>
              </w:numPr>
              <w:spacing w:line="240" w:lineRule="auto"/>
              <w:rPr>
                <w:sz w:val="16"/>
                <w:szCs w:val="16"/>
              </w:rPr>
            </w:pPr>
            <w:proofErr w:type="spellStart"/>
            <w:r w:rsidRPr="00F67469">
              <w:rPr>
                <w:sz w:val="16"/>
                <w:szCs w:val="16"/>
              </w:rPr>
              <w:t>Ok</w:t>
            </w:r>
            <w:proofErr w:type="spellEnd"/>
            <w:r w:rsidRPr="00F67469">
              <w:rPr>
                <w:sz w:val="16"/>
                <w:szCs w:val="16"/>
              </w:rPr>
              <w:t>— оцениваемое предложение (состояние) участника,</w:t>
            </w:r>
          </w:p>
          <w:p w:rsidR="00605494" w:rsidRPr="00F67469" w:rsidRDefault="00605494" w:rsidP="00512D63">
            <w:pPr>
              <w:pStyle w:val="119"/>
              <w:numPr>
                <w:ilvl w:val="0"/>
                <w:numId w:val="0"/>
              </w:numPr>
              <w:spacing w:line="240" w:lineRule="auto"/>
              <w:rPr>
                <w:sz w:val="16"/>
                <w:szCs w:val="16"/>
              </w:rPr>
            </w:pPr>
            <w:proofErr w:type="spellStart"/>
            <w:r w:rsidRPr="00F67469">
              <w:rPr>
                <w:sz w:val="16"/>
                <w:szCs w:val="16"/>
              </w:rPr>
              <w:t>Tk</w:t>
            </w:r>
            <w:proofErr w:type="spellEnd"/>
            <w:r w:rsidRPr="00F67469">
              <w:rPr>
                <w:sz w:val="16"/>
                <w:szCs w:val="16"/>
              </w:rPr>
              <w:t>— предпочитаемое оцениваемое предложение (состояние)</w:t>
            </w:r>
          </w:p>
        </w:tc>
        <w:tc>
          <w:tcPr>
            <w:tcW w:w="1095" w:type="dxa"/>
            <w:gridSpan w:val="2"/>
          </w:tcPr>
          <w:p w:rsidR="00605494" w:rsidRPr="00F67469" w:rsidRDefault="00605494" w:rsidP="00512D63">
            <w:pPr>
              <w:pStyle w:val="111"/>
              <w:numPr>
                <w:ilvl w:val="0"/>
                <w:numId w:val="0"/>
              </w:numPr>
              <w:spacing w:line="240" w:lineRule="auto"/>
              <w:rPr>
                <w:sz w:val="16"/>
                <w:szCs w:val="16"/>
              </w:rPr>
            </w:pPr>
            <w:r>
              <w:rPr>
                <w:sz w:val="16"/>
                <w:szCs w:val="16"/>
              </w:rPr>
              <w:t>1,5</w:t>
            </w:r>
          </w:p>
        </w:tc>
      </w:tr>
      <w:tr w:rsidR="00605494" w:rsidRPr="0029043D" w:rsidTr="0060549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c>
          <w:tcPr>
            <w:tcW w:w="360" w:type="dxa"/>
          </w:tcPr>
          <w:p w:rsidR="00605494" w:rsidRPr="00F67469" w:rsidRDefault="00605494" w:rsidP="00512D63">
            <w:pPr>
              <w:pStyle w:val="111"/>
              <w:numPr>
                <w:ilvl w:val="0"/>
                <w:numId w:val="0"/>
              </w:numPr>
              <w:rPr>
                <w:sz w:val="16"/>
                <w:szCs w:val="16"/>
              </w:rPr>
            </w:pPr>
            <w:r w:rsidRPr="00F67469">
              <w:rPr>
                <w:sz w:val="16"/>
                <w:szCs w:val="16"/>
              </w:rPr>
              <w:t>6</w:t>
            </w:r>
          </w:p>
        </w:tc>
        <w:tc>
          <w:tcPr>
            <w:tcW w:w="1339" w:type="dxa"/>
            <w:gridSpan w:val="2"/>
          </w:tcPr>
          <w:p w:rsidR="00605494" w:rsidRPr="00F67469" w:rsidRDefault="00605494" w:rsidP="00512D63">
            <w:pPr>
              <w:pStyle w:val="111"/>
              <w:numPr>
                <w:ilvl w:val="0"/>
                <w:numId w:val="0"/>
              </w:numPr>
              <w:spacing w:line="240" w:lineRule="auto"/>
              <w:rPr>
                <w:sz w:val="16"/>
                <w:szCs w:val="16"/>
                <w:lang w:val="en-US"/>
              </w:rPr>
            </w:pPr>
            <w:proofErr w:type="spellStart"/>
            <w:r w:rsidRPr="00F67469">
              <w:rPr>
                <w:sz w:val="16"/>
                <w:szCs w:val="16"/>
                <w:lang w:val="en-US"/>
              </w:rPr>
              <w:t>Суммарная</w:t>
            </w:r>
            <w:proofErr w:type="spellEnd"/>
            <w:r w:rsidRPr="00F67469">
              <w:rPr>
                <w:sz w:val="16"/>
                <w:szCs w:val="16"/>
                <w:lang w:val="en-US"/>
              </w:rPr>
              <w:t xml:space="preserve"> </w:t>
            </w:r>
            <w:proofErr w:type="spellStart"/>
            <w:r w:rsidRPr="00F67469">
              <w:rPr>
                <w:sz w:val="16"/>
                <w:szCs w:val="16"/>
                <w:lang w:val="en-US"/>
              </w:rPr>
              <w:t>цена</w:t>
            </w:r>
            <w:proofErr w:type="spellEnd"/>
            <w:r w:rsidRPr="00F67469">
              <w:rPr>
                <w:sz w:val="16"/>
                <w:szCs w:val="16"/>
                <w:lang w:val="en-US"/>
              </w:rPr>
              <w:t xml:space="preserve"> </w:t>
            </w:r>
            <w:proofErr w:type="spellStart"/>
            <w:r w:rsidRPr="00F67469">
              <w:rPr>
                <w:sz w:val="16"/>
                <w:szCs w:val="16"/>
                <w:lang w:val="en-US"/>
              </w:rPr>
              <w:t>аналогичных</w:t>
            </w:r>
            <w:proofErr w:type="spellEnd"/>
            <w:r w:rsidRPr="00F67469">
              <w:rPr>
                <w:sz w:val="16"/>
                <w:szCs w:val="16"/>
                <w:lang w:val="en-US"/>
              </w:rPr>
              <w:t xml:space="preserve"> </w:t>
            </w:r>
            <w:proofErr w:type="spellStart"/>
            <w:r w:rsidRPr="00F67469">
              <w:rPr>
                <w:sz w:val="16"/>
                <w:szCs w:val="16"/>
                <w:lang w:val="en-US"/>
              </w:rPr>
              <w:t>договоров</w:t>
            </w:r>
            <w:proofErr w:type="spellEnd"/>
          </w:p>
        </w:tc>
        <w:tc>
          <w:tcPr>
            <w:tcW w:w="4539" w:type="dxa"/>
          </w:tcPr>
          <w:p w:rsidR="00605494" w:rsidRPr="00F67469" w:rsidRDefault="00605494" w:rsidP="00512D63">
            <w:pPr>
              <w:pStyle w:val="111"/>
              <w:numPr>
                <w:ilvl w:val="0"/>
                <w:numId w:val="0"/>
              </w:numPr>
              <w:spacing w:line="240" w:lineRule="auto"/>
              <w:rPr>
                <w:sz w:val="16"/>
                <w:szCs w:val="16"/>
              </w:rPr>
            </w:pPr>
            <w:r w:rsidRPr="00F67469">
              <w:rPr>
                <w:sz w:val="16"/>
                <w:szCs w:val="16"/>
              </w:rPr>
              <w:t xml:space="preserve">Суммарная цена надлежаще исполненных участником аналогичных договоров (требования к представленным участником договорам указаны в документации о закупке, в том числе </w:t>
            </w:r>
            <w:r w:rsidRPr="00F67469">
              <w:rPr>
                <w:sz w:val="16"/>
                <w:szCs w:val="16"/>
              </w:rPr>
              <w:lastRenderedPageBreak/>
              <w:t>требования к рассматриваемому периоду завершения договоров и критерии аналогичности)</w:t>
            </w:r>
          </w:p>
        </w:tc>
        <w:tc>
          <w:tcPr>
            <w:tcW w:w="2126" w:type="dxa"/>
          </w:tcPr>
          <w:p w:rsidR="00605494" w:rsidRPr="00F67469" w:rsidRDefault="00605494" w:rsidP="00512D63">
            <w:pPr>
              <w:pStyle w:val="111"/>
              <w:numPr>
                <w:ilvl w:val="0"/>
                <w:numId w:val="0"/>
              </w:numPr>
              <w:spacing w:line="240" w:lineRule="auto"/>
              <w:rPr>
                <w:sz w:val="16"/>
                <w:szCs w:val="16"/>
              </w:rPr>
            </w:pPr>
            <w:r w:rsidRPr="00F67469">
              <w:rPr>
                <w:sz w:val="16"/>
                <w:szCs w:val="16"/>
              </w:rPr>
              <w:lastRenderedPageBreak/>
              <w:t xml:space="preserve"> 1рубль </w:t>
            </w:r>
          </w:p>
          <w:p w:rsidR="00605494" w:rsidRPr="00F67469" w:rsidRDefault="00605494" w:rsidP="00512D63">
            <w:pPr>
              <w:rPr>
                <w:sz w:val="16"/>
                <w:szCs w:val="16"/>
                <w:lang w:eastAsia="ru-RU"/>
              </w:rPr>
            </w:pPr>
          </w:p>
          <w:p w:rsidR="00605494" w:rsidRPr="00F67469" w:rsidRDefault="00605494" w:rsidP="00512D63">
            <w:pPr>
              <w:rPr>
                <w:sz w:val="16"/>
                <w:szCs w:val="16"/>
                <w:lang w:eastAsia="ru-RU"/>
              </w:rPr>
            </w:pPr>
          </w:p>
        </w:tc>
        <w:tc>
          <w:tcPr>
            <w:tcW w:w="1843" w:type="dxa"/>
          </w:tcPr>
          <w:p w:rsidR="00605494" w:rsidRPr="00F67469" w:rsidRDefault="00605494" w:rsidP="00512D63">
            <w:pPr>
              <w:pStyle w:val="111"/>
              <w:numPr>
                <w:ilvl w:val="0"/>
                <w:numId w:val="0"/>
              </w:numPr>
              <w:spacing w:line="240" w:lineRule="auto"/>
              <w:rPr>
                <w:sz w:val="16"/>
                <w:szCs w:val="16"/>
              </w:rPr>
            </w:pPr>
            <w:r w:rsidRPr="00F67469">
              <w:rPr>
                <w:sz w:val="16"/>
                <w:szCs w:val="16"/>
              </w:rPr>
              <w:t>Количество рассматриваемых договоров умноженное на НМЦД</w:t>
            </w:r>
          </w:p>
        </w:tc>
        <w:tc>
          <w:tcPr>
            <w:tcW w:w="3969" w:type="dxa"/>
          </w:tcPr>
          <w:p w:rsidR="00605494" w:rsidRPr="00F67469" w:rsidRDefault="00605494" w:rsidP="00512D63">
            <w:pPr>
              <w:pStyle w:val="119"/>
              <w:numPr>
                <w:ilvl w:val="0"/>
                <w:numId w:val="0"/>
              </w:numPr>
              <w:spacing w:line="240" w:lineRule="auto"/>
              <w:rPr>
                <w:sz w:val="16"/>
                <w:szCs w:val="16"/>
                <w:lang w:val="en-US"/>
              </w:rPr>
            </w:pPr>
            <w:proofErr w:type="spellStart"/>
            <w:r w:rsidRPr="00F67469">
              <w:rPr>
                <w:sz w:val="16"/>
                <w:szCs w:val="16"/>
                <w:lang w:val="en-US"/>
              </w:rPr>
              <w:t>Rk</w:t>
            </w:r>
            <w:proofErr w:type="spellEnd"/>
            <w:r w:rsidRPr="00F67469">
              <w:rPr>
                <w:sz w:val="16"/>
                <w:szCs w:val="16"/>
                <w:lang w:val="en-US"/>
              </w:rPr>
              <w:t xml:space="preserve"> = </w:t>
            </w:r>
            <w:proofErr w:type="spellStart"/>
            <w:r w:rsidRPr="00F67469">
              <w:rPr>
                <w:sz w:val="16"/>
                <w:szCs w:val="16"/>
                <w:lang w:val="en-US"/>
              </w:rPr>
              <w:t>Wk</w:t>
            </w:r>
            <w:proofErr w:type="spellEnd"/>
            <w:r w:rsidRPr="00F67469">
              <w:rPr>
                <w:sz w:val="16"/>
                <w:szCs w:val="16"/>
                <w:lang w:val="en-US"/>
              </w:rPr>
              <w:t xml:space="preserve"> * ((Lk - Ok) / (Lk - </w:t>
            </w:r>
            <w:proofErr w:type="spellStart"/>
            <w:r w:rsidRPr="00F67469">
              <w:rPr>
                <w:sz w:val="16"/>
                <w:szCs w:val="16"/>
                <w:lang w:val="en-US"/>
              </w:rPr>
              <w:t>Tk</w:t>
            </w:r>
            <w:proofErr w:type="spellEnd"/>
            <w:r w:rsidRPr="00F67469">
              <w:rPr>
                <w:sz w:val="16"/>
                <w:szCs w:val="16"/>
                <w:lang w:val="en-US"/>
              </w:rPr>
              <w:t xml:space="preserve">)), </w:t>
            </w:r>
            <w:r w:rsidRPr="00F67469">
              <w:rPr>
                <w:sz w:val="16"/>
                <w:szCs w:val="16"/>
              </w:rPr>
              <w:t>где</w:t>
            </w:r>
          </w:p>
          <w:p w:rsidR="00605494" w:rsidRPr="00F67469" w:rsidRDefault="00605494" w:rsidP="00512D63">
            <w:pPr>
              <w:pStyle w:val="119"/>
              <w:numPr>
                <w:ilvl w:val="0"/>
                <w:numId w:val="0"/>
              </w:numPr>
              <w:spacing w:line="240" w:lineRule="auto"/>
              <w:rPr>
                <w:sz w:val="16"/>
                <w:szCs w:val="16"/>
              </w:rPr>
            </w:pPr>
            <w:proofErr w:type="spellStart"/>
            <w:r w:rsidRPr="00F67469">
              <w:rPr>
                <w:sz w:val="16"/>
                <w:szCs w:val="16"/>
              </w:rPr>
              <w:t>Rk</w:t>
            </w:r>
            <w:proofErr w:type="spellEnd"/>
            <w:r w:rsidRPr="00F67469">
              <w:rPr>
                <w:sz w:val="16"/>
                <w:szCs w:val="16"/>
              </w:rPr>
              <w:t>— рейтинг заявки относительно критерия,</w:t>
            </w:r>
          </w:p>
          <w:p w:rsidR="00605494" w:rsidRPr="00F67469" w:rsidRDefault="00605494" w:rsidP="00512D63">
            <w:pPr>
              <w:pStyle w:val="119"/>
              <w:numPr>
                <w:ilvl w:val="0"/>
                <w:numId w:val="0"/>
              </w:numPr>
              <w:spacing w:line="240" w:lineRule="auto"/>
              <w:rPr>
                <w:sz w:val="16"/>
                <w:szCs w:val="16"/>
              </w:rPr>
            </w:pPr>
            <w:proofErr w:type="spellStart"/>
            <w:r w:rsidRPr="00F67469">
              <w:rPr>
                <w:sz w:val="16"/>
                <w:szCs w:val="16"/>
              </w:rPr>
              <w:t>Wk</w:t>
            </w:r>
            <w:proofErr w:type="spellEnd"/>
            <w:r w:rsidRPr="00F67469">
              <w:rPr>
                <w:sz w:val="16"/>
                <w:szCs w:val="16"/>
              </w:rPr>
              <w:t>— вес критерия,</w:t>
            </w:r>
          </w:p>
          <w:p w:rsidR="00605494" w:rsidRPr="00F67469" w:rsidRDefault="00605494" w:rsidP="00512D63">
            <w:pPr>
              <w:pStyle w:val="119"/>
              <w:numPr>
                <w:ilvl w:val="0"/>
                <w:numId w:val="0"/>
              </w:numPr>
              <w:spacing w:line="240" w:lineRule="auto"/>
              <w:rPr>
                <w:sz w:val="16"/>
                <w:szCs w:val="16"/>
              </w:rPr>
            </w:pPr>
            <w:proofErr w:type="spellStart"/>
            <w:r w:rsidRPr="00F67469">
              <w:rPr>
                <w:sz w:val="16"/>
                <w:szCs w:val="16"/>
              </w:rPr>
              <w:t>Lk</w:t>
            </w:r>
            <w:proofErr w:type="spellEnd"/>
            <w:r w:rsidRPr="00F67469">
              <w:rPr>
                <w:sz w:val="16"/>
                <w:szCs w:val="16"/>
              </w:rPr>
              <w:t>— предельное оцениваемое предложение (состояние),</w:t>
            </w:r>
          </w:p>
          <w:p w:rsidR="00605494" w:rsidRPr="00F67469" w:rsidRDefault="00605494" w:rsidP="00512D63">
            <w:pPr>
              <w:pStyle w:val="119"/>
              <w:numPr>
                <w:ilvl w:val="0"/>
                <w:numId w:val="0"/>
              </w:numPr>
              <w:spacing w:line="240" w:lineRule="auto"/>
              <w:rPr>
                <w:sz w:val="16"/>
                <w:szCs w:val="16"/>
              </w:rPr>
            </w:pPr>
            <w:proofErr w:type="spellStart"/>
            <w:r w:rsidRPr="00F67469">
              <w:rPr>
                <w:sz w:val="16"/>
                <w:szCs w:val="16"/>
              </w:rPr>
              <w:lastRenderedPageBreak/>
              <w:t>Ok</w:t>
            </w:r>
            <w:proofErr w:type="spellEnd"/>
            <w:r w:rsidRPr="00F67469">
              <w:rPr>
                <w:sz w:val="16"/>
                <w:szCs w:val="16"/>
              </w:rPr>
              <w:t>— оцениваемое предложение (состояние) участника,</w:t>
            </w:r>
          </w:p>
          <w:p w:rsidR="00605494" w:rsidRPr="00F67469" w:rsidRDefault="00605494" w:rsidP="00512D63">
            <w:pPr>
              <w:pStyle w:val="111"/>
              <w:numPr>
                <w:ilvl w:val="0"/>
                <w:numId w:val="0"/>
              </w:numPr>
              <w:spacing w:line="240" w:lineRule="auto"/>
              <w:rPr>
                <w:sz w:val="16"/>
                <w:szCs w:val="16"/>
              </w:rPr>
            </w:pPr>
            <w:proofErr w:type="spellStart"/>
            <w:r w:rsidRPr="00F67469">
              <w:rPr>
                <w:sz w:val="16"/>
                <w:szCs w:val="16"/>
              </w:rPr>
              <w:t>Tk</w:t>
            </w:r>
            <w:proofErr w:type="spellEnd"/>
            <w:r w:rsidRPr="00F67469">
              <w:rPr>
                <w:sz w:val="16"/>
                <w:szCs w:val="16"/>
              </w:rPr>
              <w:t>— предпочитаемое оцениваемое предложение (состояние)</w:t>
            </w:r>
          </w:p>
        </w:tc>
        <w:tc>
          <w:tcPr>
            <w:tcW w:w="1095" w:type="dxa"/>
            <w:gridSpan w:val="2"/>
          </w:tcPr>
          <w:p w:rsidR="00605494" w:rsidRPr="00F67469" w:rsidRDefault="00605494" w:rsidP="00512D63">
            <w:pPr>
              <w:pStyle w:val="111"/>
              <w:numPr>
                <w:ilvl w:val="0"/>
                <w:numId w:val="0"/>
              </w:numPr>
              <w:spacing w:line="240" w:lineRule="auto"/>
              <w:rPr>
                <w:sz w:val="16"/>
                <w:szCs w:val="16"/>
              </w:rPr>
            </w:pPr>
            <w:r>
              <w:rPr>
                <w:sz w:val="16"/>
                <w:szCs w:val="16"/>
              </w:rPr>
              <w:lastRenderedPageBreak/>
              <w:t>0,5</w:t>
            </w:r>
          </w:p>
        </w:tc>
      </w:tr>
      <w:tr w:rsidR="00605494" w:rsidRPr="0029043D" w:rsidTr="0060549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c>
          <w:tcPr>
            <w:tcW w:w="360" w:type="dxa"/>
          </w:tcPr>
          <w:p w:rsidR="00605494" w:rsidRPr="00F67469" w:rsidRDefault="00605494" w:rsidP="00512D63">
            <w:pPr>
              <w:pStyle w:val="111"/>
              <w:numPr>
                <w:ilvl w:val="0"/>
                <w:numId w:val="0"/>
              </w:numPr>
              <w:rPr>
                <w:sz w:val="16"/>
                <w:szCs w:val="16"/>
              </w:rPr>
            </w:pPr>
            <w:r w:rsidRPr="00F67469">
              <w:rPr>
                <w:sz w:val="16"/>
                <w:szCs w:val="16"/>
              </w:rPr>
              <w:t>7</w:t>
            </w:r>
          </w:p>
        </w:tc>
        <w:tc>
          <w:tcPr>
            <w:tcW w:w="1339" w:type="dxa"/>
            <w:gridSpan w:val="2"/>
          </w:tcPr>
          <w:p w:rsidR="00605494" w:rsidRPr="00F67469" w:rsidRDefault="00605494" w:rsidP="00512D63">
            <w:pPr>
              <w:pStyle w:val="111"/>
              <w:numPr>
                <w:ilvl w:val="0"/>
                <w:numId w:val="0"/>
              </w:numPr>
              <w:spacing w:line="240" w:lineRule="auto"/>
              <w:rPr>
                <w:sz w:val="16"/>
                <w:szCs w:val="16"/>
                <w:lang w:val="en-US"/>
              </w:rPr>
            </w:pPr>
            <w:proofErr w:type="spellStart"/>
            <w:r w:rsidRPr="00F67469">
              <w:rPr>
                <w:sz w:val="16"/>
                <w:szCs w:val="16"/>
                <w:lang w:val="en-US"/>
              </w:rPr>
              <w:t>Прохождение</w:t>
            </w:r>
            <w:proofErr w:type="spellEnd"/>
            <w:r w:rsidRPr="00F67469">
              <w:rPr>
                <w:sz w:val="16"/>
                <w:szCs w:val="16"/>
                <w:lang w:val="en-US"/>
              </w:rPr>
              <w:t xml:space="preserve"> </w:t>
            </w:r>
            <w:proofErr w:type="spellStart"/>
            <w:r w:rsidRPr="00F67469">
              <w:rPr>
                <w:sz w:val="16"/>
                <w:szCs w:val="16"/>
                <w:lang w:val="en-US"/>
              </w:rPr>
              <w:t>технического</w:t>
            </w:r>
            <w:proofErr w:type="spellEnd"/>
            <w:r w:rsidRPr="00F67469">
              <w:rPr>
                <w:sz w:val="16"/>
                <w:szCs w:val="16"/>
                <w:lang w:val="en-US"/>
              </w:rPr>
              <w:t xml:space="preserve"> </w:t>
            </w:r>
            <w:proofErr w:type="spellStart"/>
            <w:r w:rsidRPr="00F67469">
              <w:rPr>
                <w:sz w:val="16"/>
                <w:szCs w:val="16"/>
                <w:lang w:val="en-US"/>
              </w:rPr>
              <w:t>аудита</w:t>
            </w:r>
            <w:proofErr w:type="spellEnd"/>
          </w:p>
        </w:tc>
        <w:tc>
          <w:tcPr>
            <w:tcW w:w="4539" w:type="dxa"/>
          </w:tcPr>
          <w:p w:rsidR="00605494" w:rsidRPr="00F67469" w:rsidRDefault="00605494" w:rsidP="00512D63">
            <w:pPr>
              <w:pStyle w:val="111"/>
              <w:numPr>
                <w:ilvl w:val="0"/>
                <w:numId w:val="0"/>
              </w:numPr>
              <w:spacing w:line="240" w:lineRule="auto"/>
              <w:rPr>
                <w:sz w:val="16"/>
                <w:szCs w:val="16"/>
              </w:rPr>
            </w:pPr>
            <w:r w:rsidRPr="00F67469">
              <w:rPr>
                <w:sz w:val="16"/>
                <w:szCs w:val="16"/>
              </w:rPr>
              <w:t>Прохождение технического аудита (наличие заключения о прохождении технического аудита)</w:t>
            </w:r>
          </w:p>
        </w:tc>
        <w:tc>
          <w:tcPr>
            <w:tcW w:w="2126" w:type="dxa"/>
          </w:tcPr>
          <w:p w:rsidR="00605494" w:rsidRPr="00F67469" w:rsidRDefault="00605494" w:rsidP="00512D63">
            <w:pPr>
              <w:pStyle w:val="111"/>
              <w:numPr>
                <w:ilvl w:val="0"/>
                <w:numId w:val="0"/>
              </w:numPr>
              <w:spacing w:line="240" w:lineRule="auto"/>
              <w:rPr>
                <w:sz w:val="16"/>
                <w:szCs w:val="16"/>
              </w:rPr>
            </w:pPr>
            <w:r w:rsidRPr="00F67469">
              <w:rPr>
                <w:sz w:val="16"/>
                <w:szCs w:val="16"/>
              </w:rPr>
              <w:t>Нет</w:t>
            </w:r>
          </w:p>
        </w:tc>
        <w:tc>
          <w:tcPr>
            <w:tcW w:w="1843" w:type="dxa"/>
          </w:tcPr>
          <w:p w:rsidR="00605494" w:rsidRPr="00F67469" w:rsidRDefault="00605494" w:rsidP="00512D63">
            <w:pPr>
              <w:pStyle w:val="111"/>
              <w:numPr>
                <w:ilvl w:val="0"/>
                <w:numId w:val="0"/>
              </w:numPr>
              <w:spacing w:line="240" w:lineRule="auto"/>
              <w:rPr>
                <w:sz w:val="16"/>
                <w:szCs w:val="16"/>
              </w:rPr>
            </w:pPr>
            <w:r w:rsidRPr="00F67469">
              <w:rPr>
                <w:sz w:val="16"/>
                <w:szCs w:val="16"/>
              </w:rPr>
              <w:t>Да</w:t>
            </w:r>
          </w:p>
        </w:tc>
        <w:tc>
          <w:tcPr>
            <w:tcW w:w="3969" w:type="dxa"/>
          </w:tcPr>
          <w:p w:rsidR="00605494" w:rsidRPr="00F67469" w:rsidRDefault="00605494" w:rsidP="00512D63">
            <w:pPr>
              <w:pStyle w:val="111"/>
              <w:numPr>
                <w:ilvl w:val="0"/>
                <w:numId w:val="0"/>
              </w:numPr>
              <w:spacing w:line="240" w:lineRule="auto"/>
              <w:rPr>
                <w:sz w:val="16"/>
                <w:szCs w:val="16"/>
              </w:rPr>
            </w:pPr>
            <w:r w:rsidRPr="00F67469">
              <w:rPr>
                <w:sz w:val="16"/>
                <w:szCs w:val="16"/>
              </w:rPr>
              <w:t>Наличие – рейтинг = вес критерия;</w:t>
            </w:r>
          </w:p>
          <w:p w:rsidR="00605494" w:rsidRPr="00F67469" w:rsidRDefault="00605494" w:rsidP="00512D63">
            <w:pPr>
              <w:pStyle w:val="111"/>
              <w:numPr>
                <w:ilvl w:val="0"/>
                <w:numId w:val="0"/>
              </w:numPr>
              <w:spacing w:line="240" w:lineRule="auto"/>
              <w:rPr>
                <w:sz w:val="16"/>
                <w:szCs w:val="16"/>
              </w:rPr>
            </w:pPr>
            <w:r w:rsidRPr="00F67469">
              <w:rPr>
                <w:sz w:val="16"/>
                <w:szCs w:val="16"/>
              </w:rPr>
              <w:t>Отсутствие  – 0 баллов</w:t>
            </w:r>
          </w:p>
        </w:tc>
        <w:tc>
          <w:tcPr>
            <w:tcW w:w="1095" w:type="dxa"/>
            <w:gridSpan w:val="2"/>
          </w:tcPr>
          <w:p w:rsidR="00605494" w:rsidRPr="00F67469" w:rsidRDefault="00605494" w:rsidP="00512D63">
            <w:pPr>
              <w:pStyle w:val="111"/>
              <w:numPr>
                <w:ilvl w:val="0"/>
                <w:numId w:val="0"/>
              </w:numPr>
              <w:spacing w:line="240" w:lineRule="auto"/>
              <w:rPr>
                <w:sz w:val="16"/>
                <w:szCs w:val="16"/>
              </w:rPr>
            </w:pPr>
            <w:r>
              <w:rPr>
                <w:sz w:val="16"/>
                <w:szCs w:val="16"/>
              </w:rPr>
              <w:t>0</w:t>
            </w:r>
          </w:p>
        </w:tc>
      </w:tr>
      <w:tr w:rsidR="00605494" w:rsidRPr="0029043D" w:rsidTr="0060549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c>
          <w:tcPr>
            <w:tcW w:w="360" w:type="dxa"/>
          </w:tcPr>
          <w:p w:rsidR="00605494" w:rsidRPr="00F67469" w:rsidRDefault="00605494" w:rsidP="00512D63">
            <w:pPr>
              <w:pStyle w:val="111"/>
              <w:numPr>
                <w:ilvl w:val="0"/>
                <w:numId w:val="0"/>
              </w:numPr>
              <w:rPr>
                <w:sz w:val="16"/>
                <w:szCs w:val="16"/>
              </w:rPr>
            </w:pPr>
            <w:r w:rsidRPr="00F67469">
              <w:rPr>
                <w:sz w:val="16"/>
                <w:szCs w:val="16"/>
              </w:rPr>
              <w:t>8</w:t>
            </w:r>
          </w:p>
        </w:tc>
        <w:tc>
          <w:tcPr>
            <w:tcW w:w="1339" w:type="dxa"/>
            <w:gridSpan w:val="2"/>
          </w:tcPr>
          <w:p w:rsidR="00605494" w:rsidRPr="00F67469" w:rsidRDefault="00605494" w:rsidP="00512D63">
            <w:pPr>
              <w:pStyle w:val="111"/>
              <w:numPr>
                <w:ilvl w:val="0"/>
                <w:numId w:val="0"/>
              </w:numPr>
              <w:spacing w:line="240" w:lineRule="auto"/>
              <w:rPr>
                <w:sz w:val="16"/>
                <w:szCs w:val="16"/>
                <w:lang w:val="en-US"/>
              </w:rPr>
            </w:pPr>
            <w:proofErr w:type="spellStart"/>
            <w:r w:rsidRPr="00F67469">
              <w:rPr>
                <w:sz w:val="16"/>
                <w:szCs w:val="16"/>
                <w:lang w:val="en-US"/>
              </w:rPr>
              <w:t>Наличие</w:t>
            </w:r>
            <w:proofErr w:type="spellEnd"/>
            <w:r w:rsidRPr="00F67469">
              <w:rPr>
                <w:sz w:val="16"/>
                <w:szCs w:val="16"/>
                <w:lang w:val="en-US"/>
              </w:rPr>
              <w:t xml:space="preserve"> </w:t>
            </w:r>
            <w:proofErr w:type="spellStart"/>
            <w:r w:rsidRPr="00F67469">
              <w:rPr>
                <w:sz w:val="16"/>
                <w:szCs w:val="16"/>
                <w:lang w:val="en-US"/>
              </w:rPr>
              <w:t>кадровых</w:t>
            </w:r>
            <w:proofErr w:type="spellEnd"/>
            <w:r w:rsidRPr="00F67469">
              <w:rPr>
                <w:sz w:val="16"/>
                <w:szCs w:val="16"/>
                <w:lang w:val="en-US"/>
              </w:rPr>
              <w:t xml:space="preserve"> </w:t>
            </w:r>
            <w:proofErr w:type="spellStart"/>
            <w:r w:rsidRPr="00F67469">
              <w:rPr>
                <w:sz w:val="16"/>
                <w:szCs w:val="16"/>
                <w:lang w:val="en-US"/>
              </w:rPr>
              <w:t>ресурсов</w:t>
            </w:r>
            <w:proofErr w:type="spellEnd"/>
          </w:p>
        </w:tc>
        <w:tc>
          <w:tcPr>
            <w:tcW w:w="4539" w:type="dxa"/>
          </w:tcPr>
          <w:p w:rsidR="00605494" w:rsidRPr="00F67469" w:rsidRDefault="00605494" w:rsidP="00512D63">
            <w:pPr>
              <w:pStyle w:val="111"/>
              <w:numPr>
                <w:ilvl w:val="0"/>
                <w:numId w:val="0"/>
              </w:numPr>
              <w:spacing w:line="240" w:lineRule="auto"/>
              <w:rPr>
                <w:sz w:val="16"/>
                <w:szCs w:val="16"/>
              </w:rPr>
            </w:pPr>
            <w:r w:rsidRPr="00F67469">
              <w:rPr>
                <w:sz w:val="16"/>
                <w:szCs w:val="16"/>
              </w:rPr>
              <w:t>Определяется по декларативной части заявок участников и подтверждающих документов (удостоверений, паспортов т/с и т.д.)</w:t>
            </w:r>
          </w:p>
        </w:tc>
        <w:tc>
          <w:tcPr>
            <w:tcW w:w="2126" w:type="dxa"/>
          </w:tcPr>
          <w:p w:rsidR="00605494" w:rsidRPr="00F67469" w:rsidRDefault="00605494" w:rsidP="00512D63">
            <w:pPr>
              <w:pStyle w:val="111"/>
              <w:numPr>
                <w:ilvl w:val="0"/>
                <w:numId w:val="0"/>
              </w:numPr>
              <w:spacing w:line="240" w:lineRule="auto"/>
              <w:rPr>
                <w:sz w:val="16"/>
                <w:szCs w:val="16"/>
              </w:rPr>
            </w:pPr>
            <w:r w:rsidRPr="00F67469">
              <w:rPr>
                <w:sz w:val="16"/>
                <w:szCs w:val="16"/>
              </w:rPr>
              <w:t>Нет</w:t>
            </w:r>
          </w:p>
        </w:tc>
        <w:tc>
          <w:tcPr>
            <w:tcW w:w="1843" w:type="dxa"/>
          </w:tcPr>
          <w:p w:rsidR="00605494" w:rsidRPr="00F67469" w:rsidRDefault="00605494" w:rsidP="00512D63">
            <w:pPr>
              <w:pStyle w:val="111"/>
              <w:numPr>
                <w:ilvl w:val="0"/>
                <w:numId w:val="0"/>
              </w:numPr>
              <w:spacing w:line="240" w:lineRule="auto"/>
              <w:rPr>
                <w:sz w:val="16"/>
                <w:szCs w:val="16"/>
              </w:rPr>
            </w:pPr>
            <w:r w:rsidRPr="00F67469">
              <w:rPr>
                <w:sz w:val="16"/>
                <w:szCs w:val="16"/>
              </w:rPr>
              <w:t>Да</w:t>
            </w:r>
          </w:p>
        </w:tc>
        <w:tc>
          <w:tcPr>
            <w:tcW w:w="3969" w:type="dxa"/>
          </w:tcPr>
          <w:p w:rsidR="00605494" w:rsidRPr="00F67469" w:rsidRDefault="00605494" w:rsidP="00512D63">
            <w:pPr>
              <w:pStyle w:val="111"/>
              <w:numPr>
                <w:ilvl w:val="0"/>
                <w:numId w:val="0"/>
              </w:numPr>
              <w:spacing w:line="240" w:lineRule="auto"/>
              <w:rPr>
                <w:sz w:val="16"/>
                <w:szCs w:val="16"/>
              </w:rPr>
            </w:pPr>
            <w:r w:rsidRPr="00F67469">
              <w:rPr>
                <w:sz w:val="16"/>
                <w:szCs w:val="16"/>
              </w:rPr>
              <w:t>Наличие – рейтинг = вес критерия;</w:t>
            </w:r>
          </w:p>
          <w:p w:rsidR="00605494" w:rsidRPr="00F67469" w:rsidRDefault="00605494" w:rsidP="00512D63">
            <w:pPr>
              <w:pStyle w:val="111"/>
              <w:numPr>
                <w:ilvl w:val="0"/>
                <w:numId w:val="0"/>
              </w:numPr>
              <w:spacing w:line="240" w:lineRule="auto"/>
              <w:rPr>
                <w:sz w:val="16"/>
                <w:szCs w:val="16"/>
              </w:rPr>
            </w:pPr>
            <w:r w:rsidRPr="00F67469">
              <w:rPr>
                <w:sz w:val="16"/>
                <w:szCs w:val="16"/>
              </w:rPr>
              <w:t>Отсутствие  – 0 баллов</w:t>
            </w:r>
          </w:p>
        </w:tc>
        <w:tc>
          <w:tcPr>
            <w:tcW w:w="1095" w:type="dxa"/>
            <w:gridSpan w:val="2"/>
          </w:tcPr>
          <w:p w:rsidR="00605494" w:rsidRPr="00F67469" w:rsidRDefault="00605494" w:rsidP="00512D63">
            <w:pPr>
              <w:pStyle w:val="111"/>
              <w:numPr>
                <w:ilvl w:val="0"/>
                <w:numId w:val="0"/>
              </w:numPr>
              <w:spacing w:line="240" w:lineRule="auto"/>
              <w:rPr>
                <w:sz w:val="16"/>
                <w:szCs w:val="16"/>
              </w:rPr>
            </w:pPr>
            <w:r>
              <w:rPr>
                <w:sz w:val="16"/>
                <w:szCs w:val="16"/>
              </w:rPr>
              <w:t>2</w:t>
            </w:r>
          </w:p>
        </w:tc>
      </w:tr>
      <w:tr w:rsidR="00605494" w:rsidRPr="0029043D" w:rsidTr="0060549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c>
          <w:tcPr>
            <w:tcW w:w="360" w:type="dxa"/>
          </w:tcPr>
          <w:p w:rsidR="00605494" w:rsidRPr="00F67469" w:rsidRDefault="00605494" w:rsidP="00512D63">
            <w:pPr>
              <w:pStyle w:val="111"/>
              <w:numPr>
                <w:ilvl w:val="0"/>
                <w:numId w:val="0"/>
              </w:numPr>
              <w:rPr>
                <w:sz w:val="16"/>
                <w:szCs w:val="16"/>
              </w:rPr>
            </w:pPr>
            <w:r w:rsidRPr="00F67469">
              <w:rPr>
                <w:sz w:val="16"/>
                <w:szCs w:val="16"/>
              </w:rPr>
              <w:t>9</w:t>
            </w:r>
          </w:p>
        </w:tc>
        <w:tc>
          <w:tcPr>
            <w:tcW w:w="1339" w:type="dxa"/>
            <w:gridSpan w:val="2"/>
          </w:tcPr>
          <w:p w:rsidR="00605494" w:rsidRPr="00F67469" w:rsidRDefault="00605494" w:rsidP="00512D63">
            <w:pPr>
              <w:pStyle w:val="111"/>
              <w:numPr>
                <w:ilvl w:val="0"/>
                <w:numId w:val="0"/>
              </w:numPr>
              <w:spacing w:line="240" w:lineRule="auto"/>
              <w:rPr>
                <w:sz w:val="16"/>
                <w:szCs w:val="16"/>
                <w:lang w:val="en-US"/>
              </w:rPr>
            </w:pPr>
            <w:proofErr w:type="spellStart"/>
            <w:r w:rsidRPr="00F67469">
              <w:rPr>
                <w:sz w:val="16"/>
                <w:szCs w:val="16"/>
                <w:lang w:val="en-US"/>
              </w:rPr>
              <w:t>Наличие</w:t>
            </w:r>
            <w:proofErr w:type="spellEnd"/>
            <w:r w:rsidRPr="00F67469">
              <w:rPr>
                <w:sz w:val="16"/>
                <w:szCs w:val="16"/>
                <w:lang w:val="en-US"/>
              </w:rPr>
              <w:t xml:space="preserve"> </w:t>
            </w:r>
            <w:proofErr w:type="spellStart"/>
            <w:r w:rsidRPr="00F67469">
              <w:rPr>
                <w:sz w:val="16"/>
                <w:szCs w:val="16"/>
                <w:lang w:val="en-US"/>
              </w:rPr>
              <w:t>материально-технических</w:t>
            </w:r>
            <w:proofErr w:type="spellEnd"/>
            <w:r w:rsidRPr="00F67469">
              <w:rPr>
                <w:sz w:val="16"/>
                <w:szCs w:val="16"/>
                <w:lang w:val="en-US"/>
              </w:rPr>
              <w:t xml:space="preserve"> </w:t>
            </w:r>
            <w:proofErr w:type="spellStart"/>
            <w:r w:rsidRPr="00F67469">
              <w:rPr>
                <w:sz w:val="16"/>
                <w:szCs w:val="16"/>
                <w:lang w:val="en-US"/>
              </w:rPr>
              <w:t>ресурсов</w:t>
            </w:r>
            <w:proofErr w:type="spellEnd"/>
          </w:p>
        </w:tc>
        <w:tc>
          <w:tcPr>
            <w:tcW w:w="4539" w:type="dxa"/>
          </w:tcPr>
          <w:p w:rsidR="00605494" w:rsidRPr="00F67469" w:rsidRDefault="00605494" w:rsidP="00512D63">
            <w:pPr>
              <w:pStyle w:val="111"/>
              <w:numPr>
                <w:ilvl w:val="0"/>
                <w:numId w:val="0"/>
              </w:numPr>
              <w:spacing w:line="240" w:lineRule="auto"/>
              <w:rPr>
                <w:sz w:val="16"/>
                <w:szCs w:val="16"/>
              </w:rPr>
            </w:pPr>
            <w:r w:rsidRPr="00F67469">
              <w:rPr>
                <w:sz w:val="16"/>
                <w:szCs w:val="16"/>
              </w:rPr>
              <w:t>Определяется по декларативной части заявок участников и подтверждающих документов (удостоверений, паспортов т/с и т.д.)</w:t>
            </w:r>
          </w:p>
        </w:tc>
        <w:tc>
          <w:tcPr>
            <w:tcW w:w="2126" w:type="dxa"/>
          </w:tcPr>
          <w:p w:rsidR="00605494" w:rsidRPr="00F67469" w:rsidRDefault="00605494" w:rsidP="00512D63">
            <w:pPr>
              <w:pStyle w:val="111"/>
              <w:numPr>
                <w:ilvl w:val="0"/>
                <w:numId w:val="0"/>
              </w:numPr>
              <w:spacing w:line="240" w:lineRule="auto"/>
              <w:rPr>
                <w:sz w:val="16"/>
                <w:szCs w:val="16"/>
              </w:rPr>
            </w:pPr>
            <w:r w:rsidRPr="00F67469">
              <w:rPr>
                <w:sz w:val="16"/>
                <w:szCs w:val="16"/>
              </w:rPr>
              <w:t>Нет</w:t>
            </w:r>
          </w:p>
        </w:tc>
        <w:tc>
          <w:tcPr>
            <w:tcW w:w="1843" w:type="dxa"/>
          </w:tcPr>
          <w:p w:rsidR="00605494" w:rsidRPr="00F67469" w:rsidRDefault="00605494" w:rsidP="00512D63">
            <w:pPr>
              <w:pStyle w:val="111"/>
              <w:numPr>
                <w:ilvl w:val="0"/>
                <w:numId w:val="0"/>
              </w:numPr>
              <w:spacing w:line="240" w:lineRule="auto"/>
              <w:rPr>
                <w:sz w:val="16"/>
                <w:szCs w:val="16"/>
              </w:rPr>
            </w:pPr>
            <w:r w:rsidRPr="00F67469">
              <w:rPr>
                <w:sz w:val="16"/>
                <w:szCs w:val="16"/>
              </w:rPr>
              <w:t>Да</w:t>
            </w:r>
          </w:p>
        </w:tc>
        <w:tc>
          <w:tcPr>
            <w:tcW w:w="3969" w:type="dxa"/>
          </w:tcPr>
          <w:p w:rsidR="00605494" w:rsidRPr="00F67469" w:rsidRDefault="00605494" w:rsidP="00512D63">
            <w:pPr>
              <w:pStyle w:val="111"/>
              <w:numPr>
                <w:ilvl w:val="0"/>
                <w:numId w:val="0"/>
              </w:numPr>
              <w:spacing w:line="240" w:lineRule="auto"/>
              <w:rPr>
                <w:sz w:val="16"/>
                <w:szCs w:val="16"/>
              </w:rPr>
            </w:pPr>
            <w:r w:rsidRPr="00F67469">
              <w:rPr>
                <w:sz w:val="16"/>
                <w:szCs w:val="16"/>
              </w:rPr>
              <w:t>Наличие – рейтинг = вес критерия;</w:t>
            </w:r>
          </w:p>
          <w:p w:rsidR="00605494" w:rsidRPr="00F67469" w:rsidRDefault="00605494" w:rsidP="00512D63">
            <w:pPr>
              <w:pStyle w:val="111"/>
              <w:numPr>
                <w:ilvl w:val="0"/>
                <w:numId w:val="0"/>
              </w:numPr>
              <w:spacing w:line="240" w:lineRule="auto"/>
              <w:rPr>
                <w:sz w:val="16"/>
                <w:szCs w:val="16"/>
              </w:rPr>
            </w:pPr>
            <w:r w:rsidRPr="00F67469">
              <w:rPr>
                <w:sz w:val="16"/>
                <w:szCs w:val="16"/>
              </w:rPr>
              <w:t>Отсутствие  – 0 баллов</w:t>
            </w:r>
          </w:p>
        </w:tc>
        <w:tc>
          <w:tcPr>
            <w:tcW w:w="1095" w:type="dxa"/>
            <w:gridSpan w:val="2"/>
          </w:tcPr>
          <w:p w:rsidR="00605494" w:rsidRPr="00F67469" w:rsidRDefault="00605494" w:rsidP="00512D63">
            <w:pPr>
              <w:pStyle w:val="111"/>
              <w:numPr>
                <w:ilvl w:val="0"/>
                <w:numId w:val="0"/>
              </w:numPr>
              <w:spacing w:line="240" w:lineRule="auto"/>
              <w:rPr>
                <w:sz w:val="16"/>
                <w:szCs w:val="16"/>
              </w:rPr>
            </w:pPr>
            <w:r>
              <w:rPr>
                <w:sz w:val="16"/>
                <w:szCs w:val="16"/>
              </w:rPr>
              <w:t>2</w:t>
            </w:r>
          </w:p>
        </w:tc>
      </w:tr>
      <w:bookmarkEnd w:id="22"/>
    </w:tbl>
    <w:p w:rsidR="003166F5" w:rsidRDefault="003166F5" w:rsidP="003166F5">
      <w:pPr>
        <w:pStyle w:val="111"/>
        <w:numPr>
          <w:ilvl w:val="0"/>
          <w:numId w:val="0"/>
        </w:numPr>
        <w:rPr>
          <w:lang w:val="en-US"/>
        </w:rPr>
      </w:pPr>
    </w:p>
    <w:sectPr w:rsidR="003166F5" w:rsidSect="001C0A50">
      <w:pgSz w:w="16838" w:h="11906" w:orient="landscape"/>
      <w:pgMar w:top="426" w:right="851" w:bottom="70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A6D50" w:rsidRDefault="006A6D50" w:rsidP="00D225C0">
      <w:r>
        <w:separator/>
      </w:r>
    </w:p>
    <w:p w:rsidR="006A6D50" w:rsidRDefault="006A6D50"/>
  </w:endnote>
  <w:endnote w:type="continuationSeparator" w:id="0">
    <w:p w:rsidR="006A6D50" w:rsidRDefault="006A6D50" w:rsidP="00D225C0">
      <w:r>
        <w:continuationSeparator/>
      </w:r>
    </w:p>
    <w:p w:rsidR="006A6D50" w:rsidRDefault="006A6D5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EBEA803C-0E71-467D-A0FF-CBD1D3116AF2}"/>
    <w:embedBold r:id="rId2" w:fontKey="{648FD88B-BF14-415B-9182-15C62ADB3AED}"/>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185DEF0C-97B6-4008-9A3B-78B5485B8D42}"/>
  </w:font>
  <w:font w:name="Segoe UI">
    <w:panose1 w:val="020B0502040204020203"/>
    <w:charset w:val="CC"/>
    <w:family w:val="swiss"/>
    <w:pitch w:val="variable"/>
    <w:sig w:usb0="E4002EFF" w:usb1="C000E47F" w:usb2="00000009" w:usb3="00000000" w:csb0="000001FF" w:csb1="00000000"/>
    <w:embedRegular r:id="rId4" w:fontKey="{CDFB4DE6-F667-4541-8945-FCB1A22844A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109878"/>
      <w:docPartObj>
        <w:docPartGallery w:val="Page Numbers (Bottom of Page)"/>
        <w:docPartUnique/>
      </w:docPartObj>
    </w:sdtPr>
    <w:sdtEndPr/>
    <w:sdtContent>
      <w:sdt>
        <w:sdtPr>
          <w:id w:val="754098761"/>
          <w:docPartObj>
            <w:docPartGallery w:val="Page Numbers (Top of Page)"/>
            <w:docPartUnique/>
          </w:docPartObj>
        </w:sdtPr>
        <w:sdtEndPr/>
        <w:sdtContent>
          <w:p w:rsidR="00AC34B7" w:rsidRDefault="00AC34B7" w:rsidP="00D70D2B">
            <w:pPr>
              <w:pStyle w:val="aff1"/>
              <w:jc w:val="right"/>
            </w:pPr>
            <w:r w:rsidRPr="00973491">
              <w:rPr>
                <w:rStyle w:val="affff7"/>
              </w:rPr>
              <w:fldChar w:fldCharType="begin"/>
            </w:r>
            <w:r w:rsidRPr="00973491">
              <w:rPr>
                <w:rStyle w:val="affff7"/>
              </w:rPr>
              <w:instrText xml:space="preserve"> REF  DocumentID  \* MERGEFORMAT </w:instrText>
            </w:r>
            <w:r w:rsidRPr="00973491">
              <w:rPr>
                <w:rStyle w:val="affff7"/>
              </w:rPr>
              <w:fldChar w:fldCharType="separate"/>
            </w:r>
            <w:r w:rsidR="00D75FD0">
              <w:rPr>
                <w:rStyle w:val="affff7"/>
                <w:b/>
                <w:bCs/>
              </w:rPr>
              <w:t>Ошибка! Источник ссылки не найден.</w:t>
            </w:r>
            <w:r w:rsidRPr="00973491">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D75FD0">
              <w:rPr>
                <w:rStyle w:val="affff7"/>
                <w:noProof/>
              </w:rPr>
              <w:t>27</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47482432"/>
      <w:docPartObj>
        <w:docPartGallery w:val="Page Numbers (Bottom of Page)"/>
        <w:docPartUnique/>
      </w:docPartObj>
    </w:sdtPr>
    <w:sdtEndPr/>
    <w:sdtContent>
      <w:p w:rsidR="00AC34B7" w:rsidRDefault="00A66BB2" w:rsidP="006B2AC5">
        <w:pPr>
          <w:pStyle w:val="aff1"/>
          <w:tabs>
            <w:tab w:val="clear" w:pos="4677"/>
            <w:tab w:val="clear" w:pos="9355"/>
          </w:tabs>
          <w:ind w:right="-2"/>
          <w:jc w:val="right"/>
        </w:pPr>
        <w:fldSimple w:instr=" REF  НомерВПланеЗакупки  \* MERGEFORMAT ">
          <w:permStart w:id="899684180" w:edGrp="everyone"/>
          <w:permStart w:id="71526757" w:edGrp="everyone"/>
          <w:permStart w:id="454898211" w:edGrp="everyone"/>
          <w:permStart w:id="1581273405" w:edGrp="everyone"/>
          <w:permStart w:id="454195952" w:edGrp="everyone"/>
          <w:permStart w:id="592324097" w:edGrp="everyone"/>
          <w:permStart w:id="453978982" w:edGrp="everyone"/>
          <w:permStart w:id="178541099" w:edGrp="everyone"/>
          <w:permStart w:id="558391656" w:edGrp="everyone"/>
          <w:permStart w:id="842428794" w:edGrp="everyone"/>
          <w:permStart w:id="926251227" w:edGrp="everyone"/>
          <w:permStart w:id="721039293" w:edGrp="everyone"/>
          <w:permStart w:id="1135572911" w:edGrp="everyone"/>
          <w:permStart w:id="2036946342" w:edGrp="everyone"/>
          <w:permStart w:id="835389331" w:edGrp="everyone"/>
          <w:permStart w:id="1461809915" w:edGrp="everyone"/>
          <w:permStart w:id="1076383210" w:edGrp="everyone"/>
          <w:permStart w:id="1767900525" w:edGrp="everyone"/>
          <w:permStart w:id="177817968" w:edGrp="everyone"/>
          <w:permStart w:id="608588045" w:edGrp="everyone"/>
          <w:permStart w:id="268651618" w:edGrp="everyone"/>
          <w:permStart w:id="191591211" w:edGrp="everyone"/>
          <w:permStart w:id="1928938099" w:edGrp="everyone"/>
          <w:permStart w:id="1101102716" w:edGrp="everyone"/>
          <w:permStart w:id="1467315770" w:edGrp="everyone"/>
          <w:permStart w:id="850161365" w:edGrp="everyone"/>
          <w:permStart w:id="850010728" w:edGrp="everyone"/>
          <w:permStart w:id="1645762181" w:edGrp="everyone"/>
          <w:permStart w:id="582446871" w:edGrp="everyone"/>
          <w:permStart w:id="908329894" w:edGrp="everyone"/>
          <w:permStart w:id="1432434543" w:edGrp="everyone"/>
          <w:permStart w:id="25313570" w:edGrp="everyone"/>
          <w:permStart w:id="542996795" w:edGrp="everyone"/>
          <w:permStart w:id="1760115117" w:edGrp="everyone"/>
          <w:permStart w:id="126643557" w:edGrp="everyone"/>
          <w:permStart w:id="1443317229" w:edGrp="everyone"/>
          <w:permStart w:id="760809276" w:edGrp="everyone"/>
          <w:permStart w:id="919631620" w:edGrp="everyone"/>
          <w:permStart w:id="83169781" w:edGrp="everyone"/>
          <w:permStart w:id="532764925" w:edGrp="everyone"/>
          <w:permStart w:id="1183799663" w:edGrp="everyone"/>
          <w:permStart w:id="2088446658" w:edGrp="everyone"/>
          <w:permStart w:id="1752058166" w:edGrp="everyone"/>
          <w:permStart w:id="842277440" w:edGrp="everyone"/>
          <w:permStart w:id="1068774744" w:edGrp="everyone"/>
          <w:permStart w:id="402663339" w:edGrp="everyone"/>
          <w:permStart w:id="1586520262" w:edGrp="everyone"/>
          <w:permStart w:id="1179717994" w:edGrp="everyone"/>
          <w:permStart w:id="1858493675" w:edGrp="everyone"/>
          <w:permStart w:id="726958052" w:edGrp="everyone"/>
          <w:permStart w:id="189824418" w:edGrp="everyone"/>
          <w:permStart w:id="1282221753" w:edGrp="everyone"/>
          <w:permStart w:id="1265050914" w:edGrp="everyone"/>
          <w:permStart w:id="95646333" w:edGrp="everyone"/>
          <w:permStart w:id="1396067171" w:edGrp="everyone"/>
          <w:permStart w:id="1725239312" w:edGrp="everyone"/>
          <w:permStart w:id="303380110" w:edGrp="everyone"/>
          <w:permStart w:id="33387083" w:edGrp="everyone"/>
          <w:permStart w:id="631143422" w:edGrp="everyone"/>
          <w:permStart w:id="2031642416" w:edGrp="everyone"/>
          <w:permStart w:id="704010246" w:edGrp="everyone"/>
          <w:permStart w:id="1992820198" w:edGrp="everyone"/>
          <w:permStart w:id="1344087771" w:edGrp="everyone"/>
          <w:permStart w:id="2052987821" w:edGrp="everyone"/>
          <w:permStart w:id="448674306" w:edGrp="everyone"/>
          <w:permStart w:id="101330663" w:edGrp="everyone"/>
          <w:permStart w:id="1339187091" w:edGrp="everyone"/>
          <w:permStart w:id="1117877824" w:edGrp="everyone"/>
          <w:permStart w:id="1361137183" w:edGrp="everyone"/>
          <w:permStart w:id="442971303" w:edGrp="everyone"/>
          <w:permStart w:id="118368134" w:edGrp="everyone"/>
          <w:permStart w:id="1965838420" w:edGrp="everyone"/>
          <w:permStart w:id="1617065136" w:edGrp="everyone"/>
          <w:permStart w:id="2101694452" w:edGrp="everyone"/>
          <w:permStart w:id="666314294" w:edGrp="everyone"/>
          <w:permStart w:id="739262182" w:edGrp="everyone"/>
          <w:permStart w:id="2020412088" w:edGrp="everyone"/>
          <w:permStart w:id="1682326641" w:edGrp="everyone"/>
          <w:permStart w:id="743255577" w:edGrp="everyone"/>
          <w:permStart w:id="630673177" w:edGrp="everyone"/>
          <w:permStart w:id="1108565433" w:edGrp="everyone"/>
          <w:permStart w:id="2074479956" w:edGrp="everyone"/>
          <w:permStart w:id="1038569898" w:edGrp="everyone"/>
          <w:permStart w:id="441521540" w:edGrp="everyone"/>
          <w:permStart w:id="344938195" w:edGrp="everyone"/>
          <w:permStart w:id="499868612" w:edGrp="everyone"/>
          <w:permStart w:id="340666390" w:edGrp="everyone"/>
          <w:permStart w:id="1879319897" w:edGrp="everyone"/>
          <w:permStart w:id="1341722082" w:edGrp="everyone"/>
          <w:permStart w:id="864701359" w:edGrp="everyone"/>
          <w:permStart w:id="1242070249" w:edGrp="everyone"/>
          <w:permStart w:id="51864085" w:edGrp="everyone"/>
          <w:permStart w:id="1837969610" w:edGrp="everyone"/>
          <w:permStart w:id="1555759436" w:edGrp="everyone"/>
          <w:permStart w:id="78068709" w:edGrp="everyone"/>
          <w:permStart w:id="2107582122" w:edGrp="everyone"/>
          <w:permStart w:id="2021919039" w:edGrp="everyone"/>
          <w:permStart w:id="1365258044" w:edGrp="everyone"/>
          <w:permStart w:id="1492650069" w:edGrp="everyone"/>
          <w:permStart w:id="1741970570" w:edGrp="everyone"/>
          <w:permStart w:id="692940034" w:edGrp="everyone"/>
          <w:permStart w:id="470951541" w:edGrp="everyone"/>
          <w:permStart w:id="1839996228" w:edGrp="everyone"/>
          <w:permStart w:id="1015886635" w:edGrp="everyone"/>
          <w:permStart w:id="1581784354" w:edGrp="everyone"/>
          <w:permStart w:id="123423345" w:edGrp="everyone"/>
          <w:permStart w:id="1263750380" w:edGrp="everyone"/>
          <w:permStart w:id="567935566" w:edGrp="everyone"/>
          <w:permStart w:id="301363648" w:edGrp="everyone"/>
          <w:permStart w:id="2005678002" w:edGrp="everyone"/>
          <w:permStart w:id="788398827" w:edGrp="everyone"/>
          <w:permStart w:id="1829599472" w:edGrp="everyone"/>
          <w:permStart w:id="1088178802" w:edGrp="everyone"/>
          <w:permStart w:id="1684406887" w:edGrp="everyone"/>
          <w:permStart w:id="1985838041" w:edGrp="everyone"/>
          <w:permStart w:id="1946620588" w:edGrp="everyone"/>
          <w:permStart w:id="486478195" w:edGrp="everyone"/>
          <w:permStart w:id="1034098156" w:edGrp="everyone"/>
          <w:permStart w:id="1530873435" w:edGrp="everyone"/>
          <w:permStart w:id="1993558443" w:edGrp="everyone"/>
          <w:permStart w:id="1755923869" w:edGrp="everyone"/>
          <w:permStart w:id="942239292" w:edGrp="everyone"/>
          <w:permStart w:id="91632469" w:edGrp="everyone"/>
          <w:permStart w:id="60301740" w:edGrp="everyone"/>
          <w:permStart w:id="2122781723" w:edGrp="everyone"/>
          <w:permStart w:id="1129014423" w:edGrp="everyone"/>
          <w:permStart w:id="1215715258" w:edGrp="everyone"/>
          <w:permStart w:id="1305089126" w:edGrp="everyone"/>
          <w:permStart w:id="1003257131" w:edGrp="everyone"/>
          <w:permStart w:id="2049984853" w:edGrp="everyone"/>
          <w:permStart w:id="643259715" w:edGrp="everyone"/>
          <w:permStart w:id="1304171342" w:edGrp="everyone"/>
          <w:permStart w:id="837184516" w:edGrp="everyone"/>
          <w:permStart w:id="1595411325" w:edGrp="everyone"/>
          <w:permStart w:id="2091346553" w:edGrp="everyone"/>
          <w:permStart w:id="825057324" w:edGrp="everyone"/>
          <w:permStart w:id="1220363556" w:edGrp="everyone"/>
          <w:permStart w:id="1719681517" w:edGrp="everyone"/>
          <w:permStart w:id="436409005" w:edGrp="everyone"/>
          <w:permStart w:id="2001673033" w:edGrp="everyone"/>
          <w:permStart w:id="1470651603" w:edGrp="everyone"/>
          <w:permStart w:id="2083131348" w:edGrp="everyone"/>
          <w:permStart w:id="729296936" w:edGrp="everyone"/>
          <w:permStart w:id="1259431607" w:edGrp="everyone"/>
          <w:permStart w:id="347146197" w:edGrp="everyone"/>
          <w:permStart w:id="2063470508" w:edGrp="everyone"/>
          <w:permStart w:id="836581814" w:edGrp="everyone"/>
          <w:permStart w:id="1150365637" w:edGrp="everyone"/>
          <w:permStart w:id="1002318351" w:edGrp="everyone"/>
          <w:permStart w:id="1364662011" w:edGrp="everyone"/>
          <w:permStart w:id="960377373" w:edGrp="everyone"/>
          <w:permStart w:id="1431650036" w:edGrp="everyone"/>
          <w:permStart w:id="307720233" w:edGrp="everyone"/>
          <w:permStart w:id="485377379" w:edGrp="everyone"/>
          <w:permStart w:id="1565790604" w:edGrp="everyone"/>
          <w:permStart w:id="309603307" w:edGrp="everyone"/>
          <w:permStart w:id="2059998875" w:edGrp="everyone"/>
          <w:permStart w:id="550977120" w:edGrp="everyone"/>
          <w:permStart w:id="1050348739" w:edGrp="everyone"/>
          <w:sdt>
            <w:sdtPr>
              <w:alias w:val="Номер в плане закупок"/>
              <w:tag w:val="Номер в плане закупок"/>
              <w:id w:val="-677199792"/>
              <w:placeholder>
                <w:docPart w:val="BF4F48B82E4B4AEB9490A36EA2BD69B5"/>
              </w:placeholder>
              <w15:color w:val="FFFF00"/>
            </w:sdtPr>
            <w:sdtContent>
              <w:r w:rsidR="00D75FD0">
                <w:t>1339</w:t>
              </w:r>
            </w:sdtContent>
          </w:sdt>
          <w:permEnd w:id="899684180"/>
          <w:permEnd w:id="71526757"/>
          <w:permEnd w:id="454898211"/>
          <w:permEnd w:id="1581273405"/>
          <w:permEnd w:id="454195952"/>
          <w:permEnd w:id="592324097"/>
          <w:permEnd w:id="453978982"/>
          <w:permEnd w:id="178541099"/>
          <w:permEnd w:id="558391656"/>
          <w:permEnd w:id="842428794"/>
          <w:permEnd w:id="926251227"/>
          <w:permEnd w:id="721039293"/>
          <w:permEnd w:id="1135572911"/>
          <w:permEnd w:id="2036946342"/>
          <w:permEnd w:id="835389331"/>
          <w:permEnd w:id="1461809915"/>
          <w:permEnd w:id="1076383210"/>
          <w:permEnd w:id="1767900525"/>
          <w:permEnd w:id="177817968"/>
          <w:permEnd w:id="608588045"/>
          <w:permEnd w:id="268651618"/>
          <w:permEnd w:id="191591211"/>
          <w:permEnd w:id="1928938099"/>
          <w:permEnd w:id="1101102716"/>
          <w:permEnd w:id="1467315770"/>
          <w:permEnd w:id="850161365"/>
          <w:permEnd w:id="850010728"/>
          <w:permEnd w:id="1645762181"/>
          <w:permEnd w:id="582446871"/>
          <w:permEnd w:id="908329894"/>
          <w:permEnd w:id="1432434543"/>
          <w:permEnd w:id="25313570"/>
          <w:permEnd w:id="542996795"/>
          <w:permEnd w:id="1760115117"/>
          <w:permEnd w:id="126643557"/>
          <w:permEnd w:id="1443317229"/>
          <w:permEnd w:id="760809276"/>
          <w:permEnd w:id="919631620"/>
          <w:permEnd w:id="83169781"/>
          <w:permEnd w:id="532764925"/>
          <w:permEnd w:id="1183799663"/>
          <w:permEnd w:id="2088446658"/>
          <w:permEnd w:id="1752058166"/>
          <w:permEnd w:id="842277440"/>
          <w:permEnd w:id="1068774744"/>
          <w:permEnd w:id="402663339"/>
          <w:permEnd w:id="1586520262"/>
          <w:permEnd w:id="1179717994"/>
          <w:permEnd w:id="1858493675"/>
          <w:permEnd w:id="726958052"/>
          <w:permEnd w:id="189824418"/>
          <w:permEnd w:id="1282221753"/>
          <w:permEnd w:id="1265050914"/>
          <w:permEnd w:id="95646333"/>
          <w:permEnd w:id="1396067171"/>
          <w:permEnd w:id="1725239312"/>
          <w:permEnd w:id="303380110"/>
          <w:permEnd w:id="33387083"/>
          <w:permEnd w:id="631143422"/>
          <w:permEnd w:id="2031642416"/>
          <w:permEnd w:id="704010246"/>
          <w:permEnd w:id="1992820198"/>
          <w:permEnd w:id="1344087771"/>
          <w:permEnd w:id="2052987821"/>
          <w:permEnd w:id="448674306"/>
          <w:permEnd w:id="101330663"/>
          <w:permEnd w:id="1339187091"/>
          <w:permEnd w:id="1117877824"/>
          <w:permEnd w:id="1361137183"/>
          <w:permEnd w:id="442971303"/>
          <w:permEnd w:id="118368134"/>
          <w:permEnd w:id="1965838420"/>
          <w:permEnd w:id="1617065136"/>
          <w:permEnd w:id="2101694452"/>
          <w:permEnd w:id="666314294"/>
          <w:permEnd w:id="739262182"/>
          <w:permEnd w:id="2020412088"/>
          <w:permEnd w:id="1682326641"/>
          <w:permEnd w:id="743255577"/>
          <w:permEnd w:id="630673177"/>
          <w:permEnd w:id="1108565433"/>
          <w:permEnd w:id="2074479956"/>
          <w:permEnd w:id="1038569898"/>
          <w:permEnd w:id="441521540"/>
          <w:permEnd w:id="344938195"/>
          <w:permEnd w:id="499868612"/>
          <w:permEnd w:id="340666390"/>
          <w:permEnd w:id="1879319897"/>
          <w:permEnd w:id="1341722082"/>
          <w:permEnd w:id="864701359"/>
          <w:permEnd w:id="1242070249"/>
          <w:permEnd w:id="51864085"/>
          <w:permEnd w:id="1837969610"/>
          <w:permEnd w:id="1555759436"/>
          <w:permEnd w:id="78068709"/>
          <w:permEnd w:id="2107582122"/>
          <w:permEnd w:id="2021919039"/>
          <w:permEnd w:id="1365258044"/>
          <w:permEnd w:id="1492650069"/>
          <w:permEnd w:id="1741970570"/>
          <w:permEnd w:id="692940034"/>
          <w:permEnd w:id="470951541"/>
          <w:permEnd w:id="1839996228"/>
          <w:permEnd w:id="1015886635"/>
          <w:permEnd w:id="1581784354"/>
          <w:permEnd w:id="123423345"/>
          <w:permEnd w:id="1263750380"/>
          <w:permEnd w:id="567935566"/>
          <w:permEnd w:id="301363648"/>
          <w:permEnd w:id="2005678002"/>
          <w:permEnd w:id="788398827"/>
          <w:permEnd w:id="1829599472"/>
          <w:permEnd w:id="1088178802"/>
          <w:permEnd w:id="1684406887"/>
          <w:permEnd w:id="1985838041"/>
          <w:permEnd w:id="1946620588"/>
          <w:permEnd w:id="486478195"/>
          <w:permEnd w:id="1034098156"/>
          <w:permEnd w:id="1530873435"/>
          <w:permEnd w:id="1993558443"/>
          <w:permEnd w:id="1755923869"/>
          <w:permEnd w:id="942239292"/>
          <w:permEnd w:id="91632469"/>
          <w:permEnd w:id="60301740"/>
          <w:permEnd w:id="2122781723"/>
          <w:permEnd w:id="1129014423"/>
          <w:permEnd w:id="1215715258"/>
          <w:permEnd w:id="1305089126"/>
          <w:permEnd w:id="1003257131"/>
          <w:permEnd w:id="2049984853"/>
          <w:permEnd w:id="643259715"/>
          <w:permEnd w:id="1304171342"/>
          <w:permEnd w:id="837184516"/>
          <w:permEnd w:id="1595411325"/>
          <w:permEnd w:id="2091346553"/>
          <w:permEnd w:id="825057324"/>
          <w:permEnd w:id="1220363556"/>
          <w:permEnd w:id="1719681517"/>
          <w:permEnd w:id="436409005"/>
          <w:permEnd w:id="2001673033"/>
          <w:permEnd w:id="1470651603"/>
          <w:permEnd w:id="2083131348"/>
          <w:permEnd w:id="729296936"/>
          <w:permEnd w:id="1259431607"/>
          <w:permEnd w:id="347146197"/>
          <w:permEnd w:id="2063470508"/>
          <w:permEnd w:id="836581814"/>
          <w:permEnd w:id="1150365637"/>
          <w:permEnd w:id="1002318351"/>
          <w:permEnd w:id="1364662011"/>
          <w:permEnd w:id="960377373"/>
          <w:permEnd w:id="1431650036"/>
          <w:permEnd w:id="307720233"/>
          <w:permEnd w:id="485377379"/>
          <w:permEnd w:id="1565790604"/>
          <w:permEnd w:id="309603307"/>
          <w:permEnd w:id="2059998875"/>
          <w:permEnd w:id="550977120"/>
          <w:permEnd w:id="1050348739"/>
        </w:fldSimple>
        <w:r w:rsidR="00AC34B7">
          <w:t xml:space="preserve">   </w:t>
        </w:r>
        <w:sdt>
          <w:sdtPr>
            <w:id w:val="-1679888397"/>
            <w:docPartObj>
              <w:docPartGallery w:val="Page Numbers (Top of Page)"/>
              <w:docPartUnique/>
            </w:docPartObj>
          </w:sdtPr>
          <w:sdtEndPr/>
          <w:sdtContent>
            <w:r w:rsidR="00AC34B7" w:rsidRPr="00973491">
              <w:rPr>
                <w:rStyle w:val="affff7"/>
              </w:rPr>
              <w:t xml:space="preserve">|   Страница </w:t>
            </w:r>
            <w:r w:rsidR="00AC34B7" w:rsidRPr="00973491">
              <w:rPr>
                <w:rStyle w:val="affff7"/>
              </w:rPr>
              <w:fldChar w:fldCharType="begin"/>
            </w:r>
            <w:r w:rsidR="00AC34B7" w:rsidRPr="00973491">
              <w:rPr>
                <w:rStyle w:val="affff7"/>
              </w:rPr>
              <w:instrText>PAGE</w:instrText>
            </w:r>
            <w:r w:rsidR="00AC34B7" w:rsidRPr="00973491">
              <w:rPr>
                <w:rStyle w:val="affff7"/>
              </w:rPr>
              <w:fldChar w:fldCharType="separate"/>
            </w:r>
            <w:r w:rsidR="00D75FD0">
              <w:rPr>
                <w:rStyle w:val="affff7"/>
                <w:noProof/>
              </w:rPr>
              <w:t>4</w:t>
            </w:r>
            <w:r w:rsidR="00AC34B7" w:rsidRPr="00973491">
              <w:rPr>
                <w:rStyle w:val="affff7"/>
              </w:rPr>
              <w:fldChar w:fldCharType="end"/>
            </w:r>
            <w:r w:rsidR="00AC34B7" w:rsidRPr="00973491">
              <w:rPr>
                <w:rStyle w:val="affff7"/>
              </w:rPr>
              <w:t xml:space="preserve"> из </w:t>
            </w:r>
            <w:r w:rsidR="00AC34B7" w:rsidRPr="00973491">
              <w:rPr>
                <w:rStyle w:val="affff7"/>
              </w:rPr>
              <w:fldChar w:fldCharType="begin"/>
            </w:r>
            <w:r w:rsidR="00AC34B7" w:rsidRPr="00973491">
              <w:rPr>
                <w:rStyle w:val="affff7"/>
              </w:rPr>
              <w:instrText>NUMPAGES</w:instrText>
            </w:r>
            <w:r w:rsidR="00AC34B7" w:rsidRPr="00973491">
              <w:rPr>
                <w:rStyle w:val="affff7"/>
              </w:rPr>
              <w:fldChar w:fldCharType="separate"/>
            </w:r>
            <w:r w:rsidR="00D75FD0">
              <w:rPr>
                <w:rStyle w:val="affff7"/>
                <w:noProof/>
              </w:rPr>
              <w:t>27</w:t>
            </w:r>
            <w:r w:rsidR="00AC34B7"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89302035"/>
      <w:docPartObj>
        <w:docPartGallery w:val="Page Numbers (Bottom of Page)"/>
        <w:docPartUnique/>
      </w:docPartObj>
    </w:sdtPr>
    <w:sdtEndPr/>
    <w:sdtContent>
      <w:p w:rsidR="00AC34B7" w:rsidRDefault="00A66BB2" w:rsidP="009C694D">
        <w:pPr>
          <w:pStyle w:val="aff1"/>
          <w:tabs>
            <w:tab w:val="clear" w:pos="4677"/>
            <w:tab w:val="clear" w:pos="9355"/>
          </w:tabs>
          <w:ind w:right="83"/>
          <w:jc w:val="right"/>
        </w:pPr>
        <w:fldSimple w:instr=" REF  НомерВПланеЗакупки  \* MERGEFORMAT ">
          <w:permStart w:id="1703548771" w:edGrp="everyone"/>
          <w:permStart w:id="1982996451" w:edGrp="everyone"/>
          <w:permStart w:id="752691433" w:edGrp="everyone"/>
          <w:permStart w:id="1288130840" w:edGrp="everyone"/>
          <w:permStart w:id="386410849" w:edGrp="everyone"/>
          <w:permStart w:id="1712213663" w:edGrp="everyone"/>
          <w:permStart w:id="738001707" w:edGrp="everyone"/>
          <w:permStart w:id="1210995625" w:edGrp="everyone"/>
          <w:permStart w:id="744316438" w:edGrp="everyone"/>
          <w:permStart w:id="1175921924" w:edGrp="everyone"/>
          <w:permStart w:id="1957239879" w:edGrp="everyone"/>
          <w:permStart w:id="886982895" w:edGrp="everyone"/>
          <w:permStart w:id="545019323" w:edGrp="everyone"/>
          <w:permStart w:id="1474781249" w:edGrp="everyone"/>
          <w:permStart w:id="387322354" w:edGrp="everyone"/>
          <w:permStart w:id="685657934" w:edGrp="everyone"/>
          <w:permStart w:id="1580170664" w:edGrp="everyone"/>
          <w:permStart w:id="545552335" w:edGrp="everyone"/>
          <w:permStart w:id="329784705" w:edGrp="everyone"/>
          <w:permStart w:id="2147372066" w:edGrp="everyone"/>
          <w:permStart w:id="2094204397" w:edGrp="everyone"/>
          <w:permStart w:id="178812085" w:edGrp="everyone"/>
          <w:permStart w:id="36703032" w:edGrp="everyone"/>
          <w:permStart w:id="1059656426" w:edGrp="everyone"/>
          <w:permStart w:id="1729383344" w:edGrp="everyone"/>
          <w:permStart w:id="2116497066" w:edGrp="everyone"/>
          <w:permStart w:id="1730109502" w:edGrp="everyone"/>
          <w:permStart w:id="1585604153" w:edGrp="everyone"/>
          <w:permStart w:id="1159559384" w:edGrp="everyone"/>
          <w:permStart w:id="1343827745" w:edGrp="everyone"/>
          <w:permStart w:id="628490884" w:edGrp="everyone"/>
          <w:permStart w:id="1033127725" w:edGrp="everyone"/>
          <w:permStart w:id="1379275828" w:edGrp="everyone"/>
          <w:permStart w:id="2086153268" w:edGrp="everyone"/>
          <w:permStart w:id="1932599397" w:edGrp="everyone"/>
          <w:permStart w:id="336621715" w:edGrp="everyone"/>
          <w:permStart w:id="30893119" w:edGrp="everyone"/>
          <w:permStart w:id="1290420500" w:edGrp="everyone"/>
          <w:permStart w:id="1791982839" w:edGrp="everyone"/>
          <w:permStart w:id="990988213" w:edGrp="everyone"/>
          <w:permStart w:id="629361622" w:edGrp="everyone"/>
          <w:permStart w:id="529349209" w:edGrp="everyone"/>
          <w:permStart w:id="861997844" w:edGrp="everyone"/>
          <w:permStart w:id="332155949" w:edGrp="everyone"/>
          <w:permStart w:id="1635982446" w:edGrp="everyone"/>
          <w:permStart w:id="1168385801" w:edGrp="everyone"/>
          <w:permStart w:id="1792760660" w:edGrp="everyone"/>
          <w:permStart w:id="698291962" w:edGrp="everyone"/>
          <w:permStart w:id="1494515635" w:edGrp="everyone"/>
          <w:permStart w:id="1022502552" w:edGrp="everyone"/>
          <w:permStart w:id="1293240082" w:edGrp="everyone"/>
          <w:permStart w:id="1686525209" w:edGrp="everyone"/>
          <w:permStart w:id="2016822899" w:edGrp="everyone"/>
          <w:permStart w:id="1976963008" w:edGrp="everyone"/>
          <w:permStart w:id="2135185450" w:edGrp="everyone"/>
          <w:permStart w:id="1281109356" w:edGrp="everyone"/>
          <w:permStart w:id="1750539558" w:edGrp="everyone"/>
          <w:permStart w:id="217452084" w:edGrp="everyone"/>
          <w:permStart w:id="319644358" w:edGrp="everyone"/>
          <w:permStart w:id="523306528" w:edGrp="everyone"/>
          <w:permStart w:id="1317036470" w:edGrp="everyone"/>
          <w:permStart w:id="828922997" w:edGrp="everyone"/>
          <w:permStart w:id="159980145" w:edGrp="everyone"/>
          <w:permStart w:id="1265634309" w:edGrp="everyone"/>
          <w:permStart w:id="1008680968" w:edGrp="everyone"/>
          <w:permStart w:id="1068511149" w:edGrp="everyone"/>
          <w:permStart w:id="1770061926" w:edGrp="everyone"/>
          <w:permStart w:id="274154246" w:edGrp="everyone"/>
          <w:permStart w:id="1357578978" w:edGrp="everyone"/>
          <w:permStart w:id="258015748" w:edGrp="everyone"/>
          <w:permStart w:id="286209024" w:edGrp="everyone"/>
          <w:permStart w:id="540291279" w:edGrp="everyone"/>
          <w:permStart w:id="1670847925" w:edGrp="everyone"/>
          <w:permStart w:id="545021231" w:edGrp="everyone"/>
          <w:permStart w:id="2007262707" w:edGrp="everyone"/>
          <w:permStart w:id="403582945" w:edGrp="everyone"/>
          <w:permStart w:id="1494817098" w:edGrp="everyone"/>
          <w:permStart w:id="910650896" w:edGrp="everyone"/>
          <w:permStart w:id="1464733858" w:edGrp="everyone"/>
          <w:permStart w:id="1418461345" w:edGrp="everyone"/>
          <w:permStart w:id="1760182351" w:edGrp="everyone"/>
          <w:permStart w:id="886579162" w:edGrp="everyone"/>
          <w:permStart w:id="410519899" w:edGrp="everyone"/>
          <w:permStart w:id="45117810" w:edGrp="everyone"/>
          <w:permStart w:id="1786073352" w:edGrp="everyone"/>
          <w:permStart w:id="1272862624" w:edGrp="everyone"/>
          <w:permStart w:id="1847671023" w:edGrp="everyone"/>
          <w:permStart w:id="1148405802" w:edGrp="everyone"/>
          <w:permStart w:id="2138120560" w:edGrp="everyone"/>
          <w:permStart w:id="1590714059" w:edGrp="everyone"/>
          <w:permStart w:id="1905265987" w:edGrp="everyone"/>
          <w:permStart w:id="447444516" w:edGrp="everyone"/>
          <w:permStart w:id="1343968797" w:edGrp="everyone"/>
          <w:permStart w:id="606953572" w:edGrp="everyone"/>
          <w:permStart w:id="1019216660" w:edGrp="everyone"/>
          <w:permStart w:id="1137401753" w:edGrp="everyone"/>
          <w:permStart w:id="1337029671" w:edGrp="everyone"/>
          <w:permStart w:id="944899893" w:edGrp="everyone"/>
          <w:permStart w:id="837052604" w:edGrp="everyone"/>
          <w:permStart w:id="1334126579" w:edGrp="everyone"/>
          <w:permStart w:id="640447393" w:edGrp="everyone"/>
          <w:permStart w:id="1004146332" w:edGrp="everyone"/>
          <w:permStart w:id="2040949329" w:edGrp="everyone"/>
          <w:permStart w:id="879770095" w:edGrp="everyone"/>
          <w:permStart w:id="1695574448" w:edGrp="everyone"/>
          <w:permStart w:id="912611431" w:edGrp="everyone"/>
          <w:permStart w:id="1190096441" w:edGrp="everyone"/>
          <w:permStart w:id="1617064275" w:edGrp="everyone"/>
          <w:permStart w:id="2052809437" w:edGrp="everyone"/>
          <w:permStart w:id="1628066960" w:edGrp="everyone"/>
          <w:permStart w:id="1266777278" w:edGrp="everyone"/>
          <w:permStart w:id="2096059877" w:edGrp="everyone"/>
          <w:permStart w:id="1771579443" w:edGrp="everyone"/>
          <w:permStart w:id="1315254103" w:edGrp="everyone"/>
          <w:permStart w:id="1157836487" w:edGrp="everyone"/>
          <w:permStart w:id="954807941" w:edGrp="everyone"/>
          <w:permStart w:id="1985770840" w:edGrp="everyone"/>
          <w:permStart w:id="988966620" w:edGrp="everyone"/>
          <w:permStart w:id="984947791" w:edGrp="everyone"/>
          <w:permStart w:id="261386224" w:edGrp="everyone"/>
          <w:permStart w:id="2110416445" w:edGrp="everyone"/>
          <w:permStart w:id="1719404416" w:edGrp="everyone"/>
          <w:permStart w:id="261980145" w:edGrp="everyone"/>
          <w:permStart w:id="11870072" w:edGrp="everyone"/>
          <w:permStart w:id="1385316591" w:edGrp="everyone"/>
          <w:permStart w:id="733348090" w:edGrp="everyone"/>
          <w:permStart w:id="1091178821" w:edGrp="everyone"/>
          <w:permStart w:id="1460557888" w:edGrp="everyone"/>
          <w:permStart w:id="709849646" w:edGrp="everyone"/>
          <w:permStart w:id="166028748" w:edGrp="everyone"/>
          <w:permStart w:id="319895719" w:edGrp="everyone"/>
          <w:permStart w:id="648754416" w:edGrp="everyone"/>
          <w:permStart w:id="1983583606" w:edGrp="everyone"/>
          <w:permStart w:id="483591458" w:edGrp="everyone"/>
          <w:permStart w:id="1861909191" w:edGrp="everyone"/>
          <w:permStart w:id="2119323349" w:edGrp="everyone"/>
          <w:permStart w:id="880828626" w:edGrp="everyone"/>
          <w:permStart w:id="1346655472" w:edGrp="everyone"/>
          <w:permStart w:id="1418990101" w:edGrp="everyone"/>
          <w:permStart w:id="719454849" w:edGrp="everyone"/>
          <w:permStart w:id="1637372602" w:edGrp="everyone"/>
          <w:permStart w:id="210452864" w:edGrp="everyone"/>
          <w:permStart w:id="918186128" w:edGrp="everyone"/>
          <w:permStart w:id="1323904625" w:edGrp="everyone"/>
          <w:permStart w:id="484735454" w:edGrp="everyone"/>
          <w:permStart w:id="1702301615" w:edGrp="everyone"/>
          <w:permStart w:id="1652971514" w:edGrp="everyone"/>
          <w:permStart w:id="1151234684" w:edGrp="everyone"/>
          <w:permStart w:id="1650012618" w:edGrp="everyone"/>
          <w:permStart w:id="2093366258" w:edGrp="everyone"/>
          <w:permStart w:id="81526876" w:edGrp="everyone"/>
          <w:permStart w:id="793841989" w:edGrp="everyone"/>
          <w:permStart w:id="1805452527" w:edGrp="everyone"/>
          <w:permStart w:id="230501298" w:edGrp="everyone"/>
          <w:permStart w:id="1681472101" w:edGrp="everyone"/>
          <w:permStart w:id="905983050" w:edGrp="everyone"/>
          <w:permStart w:id="2057327897" w:edGrp="everyone"/>
          <w:permStart w:id="986982840" w:edGrp="everyone"/>
          <w:permStart w:id="167447772" w:edGrp="everyone"/>
          <w:sdt>
            <w:sdtPr>
              <w:alias w:val="Номер в плане закупок"/>
              <w:tag w:val="Номер в плане закупок"/>
              <w:id w:val="2005160621"/>
              <w:placeholder>
                <w:docPart w:val="B90C21836642469195571B9CDC8CD3F0"/>
              </w:placeholder>
              <w15:color w:val="FFFF00"/>
            </w:sdtPr>
            <w:sdtContent>
              <w:r w:rsidR="00D75FD0">
                <w:t>1339</w:t>
              </w:r>
            </w:sdtContent>
          </w:sdt>
          <w:permEnd w:id="1703548771"/>
          <w:permEnd w:id="1982996451"/>
          <w:permEnd w:id="752691433"/>
          <w:permEnd w:id="1288130840"/>
          <w:permEnd w:id="386410849"/>
          <w:permEnd w:id="1712213663"/>
          <w:permEnd w:id="738001707"/>
          <w:permEnd w:id="1210995625"/>
          <w:permEnd w:id="744316438"/>
          <w:permEnd w:id="1175921924"/>
          <w:permEnd w:id="1957239879"/>
          <w:permEnd w:id="886982895"/>
          <w:permEnd w:id="545019323"/>
          <w:permEnd w:id="1474781249"/>
          <w:permEnd w:id="387322354"/>
          <w:permEnd w:id="685657934"/>
          <w:permEnd w:id="1580170664"/>
          <w:permEnd w:id="545552335"/>
          <w:permEnd w:id="329784705"/>
          <w:permEnd w:id="2147372066"/>
          <w:permEnd w:id="2094204397"/>
          <w:permEnd w:id="178812085"/>
          <w:permEnd w:id="36703032"/>
          <w:permEnd w:id="1059656426"/>
          <w:permEnd w:id="1729383344"/>
          <w:permEnd w:id="2116497066"/>
          <w:permEnd w:id="1730109502"/>
          <w:permEnd w:id="1585604153"/>
          <w:permEnd w:id="1159559384"/>
          <w:permEnd w:id="1343827745"/>
          <w:permEnd w:id="628490884"/>
          <w:permEnd w:id="1033127725"/>
          <w:permEnd w:id="1379275828"/>
          <w:permEnd w:id="2086153268"/>
          <w:permEnd w:id="1932599397"/>
          <w:permEnd w:id="336621715"/>
          <w:permEnd w:id="30893119"/>
          <w:permEnd w:id="1290420500"/>
          <w:permEnd w:id="1791982839"/>
          <w:permEnd w:id="990988213"/>
          <w:permEnd w:id="629361622"/>
          <w:permEnd w:id="529349209"/>
          <w:permEnd w:id="861997844"/>
          <w:permEnd w:id="332155949"/>
          <w:permEnd w:id="1635982446"/>
          <w:permEnd w:id="1168385801"/>
          <w:permEnd w:id="1792760660"/>
          <w:permEnd w:id="698291962"/>
          <w:permEnd w:id="1494515635"/>
          <w:permEnd w:id="1022502552"/>
          <w:permEnd w:id="1293240082"/>
          <w:permEnd w:id="1686525209"/>
          <w:permEnd w:id="2016822899"/>
          <w:permEnd w:id="1976963008"/>
          <w:permEnd w:id="2135185450"/>
          <w:permEnd w:id="1281109356"/>
          <w:permEnd w:id="1750539558"/>
          <w:permEnd w:id="217452084"/>
          <w:permEnd w:id="319644358"/>
          <w:permEnd w:id="523306528"/>
          <w:permEnd w:id="1317036470"/>
          <w:permEnd w:id="828922997"/>
          <w:permEnd w:id="159980145"/>
          <w:permEnd w:id="1265634309"/>
          <w:permEnd w:id="1008680968"/>
          <w:permEnd w:id="1068511149"/>
          <w:permEnd w:id="1770061926"/>
          <w:permEnd w:id="274154246"/>
          <w:permEnd w:id="1357578978"/>
          <w:permEnd w:id="258015748"/>
          <w:permEnd w:id="286209024"/>
          <w:permEnd w:id="540291279"/>
          <w:permEnd w:id="1670847925"/>
          <w:permEnd w:id="545021231"/>
          <w:permEnd w:id="2007262707"/>
          <w:permEnd w:id="403582945"/>
          <w:permEnd w:id="1494817098"/>
          <w:permEnd w:id="910650896"/>
          <w:permEnd w:id="1464733858"/>
          <w:permEnd w:id="1418461345"/>
          <w:permEnd w:id="1760182351"/>
          <w:permEnd w:id="886579162"/>
          <w:permEnd w:id="410519899"/>
          <w:permEnd w:id="45117810"/>
          <w:permEnd w:id="1786073352"/>
          <w:permEnd w:id="1272862624"/>
          <w:permEnd w:id="1847671023"/>
          <w:permEnd w:id="1148405802"/>
          <w:permEnd w:id="2138120560"/>
          <w:permEnd w:id="1590714059"/>
          <w:permEnd w:id="1905265987"/>
          <w:permEnd w:id="447444516"/>
          <w:permEnd w:id="1343968797"/>
          <w:permEnd w:id="606953572"/>
          <w:permEnd w:id="1019216660"/>
          <w:permEnd w:id="1137401753"/>
          <w:permEnd w:id="1337029671"/>
          <w:permEnd w:id="944899893"/>
          <w:permEnd w:id="837052604"/>
          <w:permEnd w:id="1334126579"/>
          <w:permEnd w:id="640447393"/>
          <w:permEnd w:id="1004146332"/>
          <w:permEnd w:id="2040949329"/>
          <w:permEnd w:id="879770095"/>
          <w:permEnd w:id="1695574448"/>
          <w:permEnd w:id="912611431"/>
          <w:permEnd w:id="1190096441"/>
          <w:permEnd w:id="1617064275"/>
          <w:permEnd w:id="2052809437"/>
          <w:permEnd w:id="1628066960"/>
          <w:permEnd w:id="1266777278"/>
          <w:permEnd w:id="2096059877"/>
          <w:permEnd w:id="1771579443"/>
          <w:permEnd w:id="1315254103"/>
          <w:permEnd w:id="1157836487"/>
          <w:permEnd w:id="954807941"/>
          <w:permEnd w:id="1985770840"/>
          <w:permEnd w:id="988966620"/>
          <w:permEnd w:id="984947791"/>
          <w:permEnd w:id="261386224"/>
          <w:permEnd w:id="2110416445"/>
          <w:permEnd w:id="1719404416"/>
          <w:permEnd w:id="261980145"/>
          <w:permEnd w:id="11870072"/>
          <w:permEnd w:id="1385316591"/>
          <w:permEnd w:id="733348090"/>
          <w:permEnd w:id="1091178821"/>
          <w:permEnd w:id="1460557888"/>
          <w:permEnd w:id="709849646"/>
          <w:permEnd w:id="166028748"/>
          <w:permEnd w:id="319895719"/>
          <w:permEnd w:id="648754416"/>
          <w:permEnd w:id="1983583606"/>
          <w:permEnd w:id="483591458"/>
          <w:permEnd w:id="1861909191"/>
          <w:permEnd w:id="2119323349"/>
          <w:permEnd w:id="880828626"/>
          <w:permEnd w:id="1346655472"/>
          <w:permEnd w:id="1418990101"/>
          <w:permEnd w:id="719454849"/>
          <w:permEnd w:id="1637372602"/>
          <w:permEnd w:id="210452864"/>
          <w:permEnd w:id="918186128"/>
          <w:permEnd w:id="1323904625"/>
          <w:permEnd w:id="484735454"/>
          <w:permEnd w:id="1702301615"/>
          <w:permEnd w:id="1652971514"/>
          <w:permEnd w:id="1151234684"/>
          <w:permEnd w:id="1650012618"/>
          <w:permEnd w:id="2093366258"/>
          <w:permEnd w:id="81526876"/>
          <w:permEnd w:id="793841989"/>
          <w:permEnd w:id="1805452527"/>
          <w:permEnd w:id="230501298"/>
          <w:permEnd w:id="1681472101"/>
          <w:permEnd w:id="905983050"/>
          <w:permEnd w:id="2057327897"/>
          <w:permEnd w:id="986982840"/>
          <w:permEnd w:id="167447772"/>
        </w:fldSimple>
        <w:r w:rsidR="00AC34B7">
          <w:t xml:space="preserve">   </w:t>
        </w:r>
        <w:sdt>
          <w:sdtPr>
            <w:id w:val="1263953099"/>
            <w:docPartObj>
              <w:docPartGallery w:val="Page Numbers (Top of Page)"/>
              <w:docPartUnique/>
            </w:docPartObj>
          </w:sdtPr>
          <w:sdtEndPr/>
          <w:sdtContent>
            <w:r w:rsidR="00AC34B7" w:rsidRPr="00973491">
              <w:rPr>
                <w:rStyle w:val="affff7"/>
              </w:rPr>
              <w:t xml:space="preserve">|   Страница </w:t>
            </w:r>
            <w:r w:rsidR="00AC34B7" w:rsidRPr="00973491">
              <w:rPr>
                <w:rStyle w:val="affff7"/>
              </w:rPr>
              <w:fldChar w:fldCharType="begin"/>
            </w:r>
            <w:r w:rsidR="00AC34B7" w:rsidRPr="00973491">
              <w:rPr>
                <w:rStyle w:val="affff7"/>
              </w:rPr>
              <w:instrText>PAGE</w:instrText>
            </w:r>
            <w:r w:rsidR="00AC34B7" w:rsidRPr="00973491">
              <w:rPr>
                <w:rStyle w:val="affff7"/>
              </w:rPr>
              <w:fldChar w:fldCharType="separate"/>
            </w:r>
            <w:r w:rsidR="00D75FD0">
              <w:rPr>
                <w:rStyle w:val="affff7"/>
                <w:noProof/>
              </w:rPr>
              <w:t>5</w:t>
            </w:r>
            <w:r w:rsidR="00AC34B7" w:rsidRPr="00973491">
              <w:rPr>
                <w:rStyle w:val="affff7"/>
              </w:rPr>
              <w:fldChar w:fldCharType="end"/>
            </w:r>
            <w:r w:rsidR="00AC34B7" w:rsidRPr="00973491">
              <w:rPr>
                <w:rStyle w:val="affff7"/>
              </w:rPr>
              <w:t xml:space="preserve"> из </w:t>
            </w:r>
            <w:r w:rsidR="00AC34B7" w:rsidRPr="00973491">
              <w:rPr>
                <w:rStyle w:val="affff7"/>
              </w:rPr>
              <w:fldChar w:fldCharType="begin"/>
            </w:r>
            <w:r w:rsidR="00AC34B7" w:rsidRPr="00973491">
              <w:rPr>
                <w:rStyle w:val="affff7"/>
              </w:rPr>
              <w:instrText>NUMPAGES</w:instrText>
            </w:r>
            <w:r w:rsidR="00AC34B7" w:rsidRPr="00973491">
              <w:rPr>
                <w:rStyle w:val="affff7"/>
              </w:rPr>
              <w:fldChar w:fldCharType="separate"/>
            </w:r>
            <w:r w:rsidR="00D75FD0">
              <w:rPr>
                <w:rStyle w:val="affff7"/>
                <w:noProof/>
              </w:rPr>
              <w:t>27</w:t>
            </w:r>
            <w:r w:rsidR="00AC34B7"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87792848"/>
      <w:docPartObj>
        <w:docPartGallery w:val="Page Numbers (Bottom of Page)"/>
        <w:docPartUnique/>
      </w:docPartObj>
    </w:sdtPr>
    <w:sdtEndPr/>
    <w:sdtContent>
      <w:p w:rsidR="00AC34B7" w:rsidRDefault="00A66BB2" w:rsidP="00793545">
        <w:pPr>
          <w:pStyle w:val="aff1"/>
          <w:tabs>
            <w:tab w:val="clear" w:pos="4677"/>
            <w:tab w:val="clear" w:pos="9355"/>
          </w:tabs>
          <w:ind w:right="140"/>
          <w:jc w:val="right"/>
        </w:pPr>
        <w:fldSimple w:instr=" REF  НомерВПланеЗакупки  \* MERGEFORMAT ">
          <w:permStart w:id="305468183" w:edGrp="everyone"/>
          <w:permStart w:id="579745342" w:edGrp="everyone"/>
          <w:permStart w:id="844515917" w:edGrp="everyone"/>
          <w:permStart w:id="824788313" w:edGrp="everyone"/>
          <w:permStart w:id="2050044063" w:edGrp="everyone"/>
          <w:permStart w:id="127757018" w:edGrp="everyone"/>
          <w:permStart w:id="515912450" w:edGrp="everyone"/>
          <w:permStart w:id="1709528078" w:edGrp="everyone"/>
          <w:permStart w:id="1092376282" w:edGrp="everyone"/>
          <w:permStart w:id="591400083" w:edGrp="everyone"/>
          <w:permStart w:id="1924822266" w:edGrp="everyone"/>
          <w:permStart w:id="2092374363" w:edGrp="everyone"/>
          <w:permStart w:id="1118197950" w:edGrp="everyone"/>
          <w:permStart w:id="538976121" w:edGrp="everyone"/>
          <w:permStart w:id="609562957" w:edGrp="everyone"/>
          <w:permStart w:id="382862689" w:edGrp="everyone"/>
          <w:permStart w:id="2105548678" w:edGrp="everyone"/>
          <w:permStart w:id="1564703737" w:edGrp="everyone"/>
          <w:permStart w:id="685516065" w:edGrp="everyone"/>
          <w:permStart w:id="1743932767" w:edGrp="everyone"/>
          <w:permStart w:id="1218315325" w:edGrp="everyone"/>
          <w:permStart w:id="498011463" w:edGrp="everyone"/>
          <w:permStart w:id="1753770420" w:edGrp="everyone"/>
          <w:permStart w:id="147588686" w:edGrp="everyone"/>
          <w:permStart w:id="105589475" w:edGrp="everyone"/>
          <w:permStart w:id="690559081" w:edGrp="everyone"/>
          <w:permStart w:id="1405113614" w:edGrp="everyone"/>
          <w:permStart w:id="907493104" w:edGrp="everyone"/>
          <w:permStart w:id="1107968579" w:edGrp="everyone"/>
          <w:permStart w:id="904475048" w:edGrp="everyone"/>
          <w:permStart w:id="1553817785" w:edGrp="everyone"/>
          <w:permStart w:id="861030208" w:edGrp="everyone"/>
          <w:permStart w:id="1418135383" w:edGrp="everyone"/>
          <w:permStart w:id="623645080" w:edGrp="everyone"/>
          <w:permStart w:id="1703757807" w:edGrp="everyone"/>
          <w:permStart w:id="201993025" w:edGrp="everyone"/>
          <w:permStart w:id="983572493" w:edGrp="everyone"/>
          <w:permStart w:id="2038388454" w:edGrp="everyone"/>
          <w:permStart w:id="1150702385" w:edGrp="everyone"/>
          <w:permStart w:id="905512007" w:edGrp="everyone"/>
          <w:permStart w:id="1014710500" w:edGrp="everyone"/>
          <w:permStart w:id="1467773938" w:edGrp="everyone"/>
          <w:permStart w:id="1067612075" w:edGrp="everyone"/>
          <w:permStart w:id="870345058" w:edGrp="everyone"/>
          <w:permStart w:id="1450853779" w:edGrp="everyone"/>
          <w:permStart w:id="137642124" w:edGrp="everyone"/>
          <w:permStart w:id="385050644" w:edGrp="everyone"/>
          <w:permStart w:id="486483026" w:edGrp="everyone"/>
          <w:permStart w:id="2024146559" w:edGrp="everyone"/>
          <w:permStart w:id="1695501225" w:edGrp="everyone"/>
          <w:permStart w:id="1793865280" w:edGrp="everyone"/>
          <w:permStart w:id="1672494543" w:edGrp="everyone"/>
          <w:permStart w:id="1737629413" w:edGrp="everyone"/>
          <w:permStart w:id="923216302" w:edGrp="everyone"/>
          <w:permStart w:id="1290748590" w:edGrp="everyone"/>
          <w:permStart w:id="1801533516" w:edGrp="everyone"/>
          <w:permStart w:id="1514619223" w:edGrp="everyone"/>
          <w:permStart w:id="1370955439" w:edGrp="everyone"/>
          <w:permStart w:id="1304366395" w:edGrp="everyone"/>
          <w:permStart w:id="418666739" w:edGrp="everyone"/>
          <w:permStart w:id="1581646059" w:edGrp="everyone"/>
          <w:permStart w:id="2101962508" w:edGrp="everyone"/>
          <w:permStart w:id="761543974" w:edGrp="everyone"/>
          <w:permStart w:id="1864503759" w:edGrp="everyone"/>
          <w:permStart w:id="115419328" w:edGrp="everyone"/>
          <w:permStart w:id="307235016" w:edGrp="everyone"/>
          <w:permStart w:id="1823878896" w:edGrp="everyone"/>
          <w:permStart w:id="182342407" w:edGrp="everyone"/>
          <w:permStart w:id="1738937600" w:edGrp="everyone"/>
          <w:permStart w:id="120857858" w:edGrp="everyone"/>
          <w:permStart w:id="1138784021" w:edGrp="everyone"/>
          <w:permStart w:id="208543549" w:edGrp="everyone"/>
          <w:permStart w:id="204111653" w:edGrp="everyone"/>
          <w:permStart w:id="2118933523" w:edGrp="everyone"/>
          <w:permStart w:id="689401390" w:edGrp="everyone"/>
          <w:permStart w:id="168171220" w:edGrp="everyone"/>
          <w:permStart w:id="1787444804" w:edGrp="everyone"/>
          <w:permStart w:id="2106420504" w:edGrp="everyone"/>
          <w:permStart w:id="1696361067" w:edGrp="everyone"/>
          <w:permStart w:id="336082167" w:edGrp="everyone"/>
          <w:permStart w:id="1269047269" w:edGrp="everyone"/>
          <w:permStart w:id="2076844480" w:edGrp="everyone"/>
          <w:permStart w:id="468076135" w:edGrp="everyone"/>
          <w:permStart w:id="645495803" w:edGrp="everyone"/>
          <w:permStart w:id="2137267488" w:edGrp="everyone"/>
          <w:permStart w:id="1572800177" w:edGrp="everyone"/>
          <w:permStart w:id="1360602819" w:edGrp="everyone"/>
          <w:permStart w:id="116162124" w:edGrp="everyone"/>
          <w:permStart w:id="1271287084" w:edGrp="everyone"/>
          <w:permStart w:id="533346548" w:edGrp="everyone"/>
          <w:permStart w:id="1308577044" w:edGrp="everyone"/>
          <w:permStart w:id="508327497" w:edGrp="everyone"/>
          <w:permStart w:id="885002505" w:edGrp="everyone"/>
          <w:permStart w:id="1594124427" w:edGrp="everyone"/>
          <w:permStart w:id="1595762350" w:edGrp="everyone"/>
          <w:permStart w:id="1879712919" w:edGrp="everyone"/>
          <w:permStart w:id="1879183980" w:edGrp="everyone"/>
          <w:permStart w:id="1126972588" w:edGrp="everyone"/>
          <w:permStart w:id="621623697" w:edGrp="everyone"/>
          <w:permStart w:id="156702571" w:edGrp="everyone"/>
          <w:permStart w:id="609682706" w:edGrp="everyone"/>
          <w:permStart w:id="1314151645" w:edGrp="everyone"/>
          <w:permStart w:id="2004036049" w:edGrp="everyone"/>
          <w:permStart w:id="501959762" w:edGrp="everyone"/>
          <w:permStart w:id="1792476826" w:edGrp="everyone"/>
          <w:permStart w:id="22482243" w:edGrp="everyone"/>
          <w:permStart w:id="1565795812" w:edGrp="everyone"/>
          <w:permStart w:id="438516436" w:edGrp="everyone"/>
          <w:permStart w:id="2100651171" w:edGrp="everyone"/>
          <w:permStart w:id="1718627746" w:edGrp="everyone"/>
          <w:permStart w:id="1794188205" w:edGrp="everyone"/>
          <w:permStart w:id="1421633031" w:edGrp="everyone"/>
          <w:permStart w:id="853698067" w:edGrp="everyone"/>
          <w:permStart w:id="401167389" w:edGrp="everyone"/>
          <w:permStart w:id="2038460506" w:edGrp="everyone"/>
          <w:permStart w:id="194538743" w:edGrp="everyone"/>
          <w:permStart w:id="564621376" w:edGrp="everyone"/>
          <w:permStart w:id="446250545" w:edGrp="everyone"/>
          <w:permStart w:id="1530402665" w:edGrp="everyone"/>
          <w:permStart w:id="1136736501" w:edGrp="everyone"/>
          <w:permStart w:id="2103973925" w:edGrp="everyone"/>
          <w:permStart w:id="47731780" w:edGrp="everyone"/>
          <w:permStart w:id="1227176268" w:edGrp="everyone"/>
          <w:permStart w:id="1064260294" w:edGrp="everyone"/>
          <w:permStart w:id="1458460316" w:edGrp="everyone"/>
          <w:permStart w:id="2045322071" w:edGrp="everyone"/>
          <w:permStart w:id="1890271575" w:edGrp="everyone"/>
          <w:permStart w:id="2109679978" w:edGrp="everyone"/>
          <w:permStart w:id="1349866389" w:edGrp="everyone"/>
          <w:permStart w:id="658919253" w:edGrp="everyone"/>
          <w:permStart w:id="1790142049" w:edGrp="everyone"/>
          <w:permStart w:id="446370533" w:edGrp="everyone"/>
          <w:permStart w:id="657614401" w:edGrp="everyone"/>
          <w:permStart w:id="521236931" w:edGrp="everyone"/>
          <w:permStart w:id="1039665730" w:edGrp="everyone"/>
          <w:permStart w:id="1182666914" w:edGrp="everyone"/>
          <w:permStart w:id="1696735109" w:edGrp="everyone"/>
          <w:permStart w:id="359009667" w:edGrp="everyone"/>
          <w:permStart w:id="1946231846" w:edGrp="everyone"/>
          <w:permStart w:id="475597928" w:edGrp="everyone"/>
          <w:permStart w:id="159920564" w:edGrp="everyone"/>
          <w:permStart w:id="551116900" w:edGrp="everyone"/>
          <w:permStart w:id="1041917159" w:edGrp="everyone"/>
          <w:permStart w:id="1048786738" w:edGrp="everyone"/>
          <w:permStart w:id="2089441715" w:edGrp="everyone"/>
          <w:permStart w:id="368213878" w:edGrp="everyone"/>
          <w:permStart w:id="198908572" w:edGrp="everyone"/>
          <w:permStart w:id="581989614" w:edGrp="everyone"/>
          <w:permStart w:id="1851222702" w:edGrp="everyone"/>
          <w:permStart w:id="1772960754" w:edGrp="everyone"/>
          <w:permStart w:id="307522944" w:edGrp="everyone"/>
          <w:permStart w:id="608061475" w:edGrp="everyone"/>
          <w:permStart w:id="1217796249" w:edGrp="everyone"/>
          <w:permStart w:id="890268073" w:edGrp="everyone"/>
          <w:permStart w:id="1478783038" w:edGrp="everyone"/>
          <w:permStart w:id="2096833357" w:edGrp="everyone"/>
          <w:permStart w:id="1582594835" w:edGrp="everyone"/>
          <w:permStart w:id="831524592" w:edGrp="everyone"/>
          <w:permStart w:id="136474658" w:edGrp="everyone"/>
          <w:sdt>
            <w:sdtPr>
              <w:alias w:val="Номер в плане закупок"/>
              <w:tag w:val="Номер в плане закупок"/>
              <w:id w:val="1516964065"/>
              <w:placeholder>
                <w:docPart w:val="913A2B80532B4AB3BEFA2523CD5FCF81"/>
              </w:placeholder>
              <w15:color w:val="FFFF00"/>
            </w:sdtPr>
            <w:sdtContent>
              <w:r w:rsidR="00D75FD0">
                <w:t>1339</w:t>
              </w:r>
            </w:sdtContent>
          </w:sdt>
          <w:permEnd w:id="305468183"/>
          <w:permEnd w:id="579745342"/>
          <w:permEnd w:id="844515917"/>
          <w:permEnd w:id="824788313"/>
          <w:permEnd w:id="2050044063"/>
          <w:permEnd w:id="127757018"/>
          <w:permEnd w:id="515912450"/>
          <w:permEnd w:id="1709528078"/>
          <w:permEnd w:id="1092376282"/>
          <w:permEnd w:id="591400083"/>
          <w:permEnd w:id="1924822266"/>
          <w:permEnd w:id="2092374363"/>
          <w:permEnd w:id="1118197950"/>
          <w:permEnd w:id="538976121"/>
          <w:permEnd w:id="609562957"/>
          <w:permEnd w:id="382862689"/>
          <w:permEnd w:id="2105548678"/>
          <w:permEnd w:id="1564703737"/>
          <w:permEnd w:id="685516065"/>
          <w:permEnd w:id="1743932767"/>
          <w:permEnd w:id="1218315325"/>
          <w:permEnd w:id="498011463"/>
          <w:permEnd w:id="1753770420"/>
          <w:permEnd w:id="147588686"/>
          <w:permEnd w:id="105589475"/>
          <w:permEnd w:id="690559081"/>
          <w:permEnd w:id="1405113614"/>
          <w:permEnd w:id="907493104"/>
          <w:permEnd w:id="1107968579"/>
          <w:permEnd w:id="904475048"/>
          <w:permEnd w:id="1553817785"/>
          <w:permEnd w:id="861030208"/>
          <w:permEnd w:id="1418135383"/>
          <w:permEnd w:id="623645080"/>
          <w:permEnd w:id="1703757807"/>
          <w:permEnd w:id="201993025"/>
          <w:permEnd w:id="983572493"/>
          <w:permEnd w:id="2038388454"/>
          <w:permEnd w:id="1150702385"/>
          <w:permEnd w:id="905512007"/>
          <w:permEnd w:id="1014710500"/>
          <w:permEnd w:id="1467773938"/>
          <w:permEnd w:id="1067612075"/>
          <w:permEnd w:id="870345058"/>
          <w:permEnd w:id="1450853779"/>
          <w:permEnd w:id="137642124"/>
          <w:permEnd w:id="385050644"/>
          <w:permEnd w:id="486483026"/>
          <w:permEnd w:id="2024146559"/>
          <w:permEnd w:id="1695501225"/>
          <w:permEnd w:id="1793865280"/>
          <w:permEnd w:id="1672494543"/>
          <w:permEnd w:id="1737629413"/>
          <w:permEnd w:id="923216302"/>
          <w:permEnd w:id="1290748590"/>
          <w:permEnd w:id="1801533516"/>
          <w:permEnd w:id="1514619223"/>
          <w:permEnd w:id="1370955439"/>
          <w:permEnd w:id="1304366395"/>
          <w:permEnd w:id="418666739"/>
          <w:permEnd w:id="1581646059"/>
          <w:permEnd w:id="2101962508"/>
          <w:permEnd w:id="761543974"/>
          <w:permEnd w:id="1864503759"/>
          <w:permEnd w:id="115419328"/>
          <w:permEnd w:id="307235016"/>
          <w:permEnd w:id="1823878896"/>
          <w:permEnd w:id="182342407"/>
          <w:permEnd w:id="1738937600"/>
          <w:permEnd w:id="120857858"/>
          <w:permEnd w:id="1138784021"/>
          <w:permEnd w:id="208543549"/>
          <w:permEnd w:id="204111653"/>
          <w:permEnd w:id="2118933523"/>
          <w:permEnd w:id="689401390"/>
          <w:permEnd w:id="168171220"/>
          <w:permEnd w:id="1787444804"/>
          <w:permEnd w:id="2106420504"/>
          <w:permEnd w:id="1696361067"/>
          <w:permEnd w:id="336082167"/>
          <w:permEnd w:id="1269047269"/>
          <w:permEnd w:id="2076844480"/>
          <w:permEnd w:id="468076135"/>
          <w:permEnd w:id="645495803"/>
          <w:permEnd w:id="2137267488"/>
          <w:permEnd w:id="1572800177"/>
          <w:permEnd w:id="1360602819"/>
          <w:permEnd w:id="116162124"/>
          <w:permEnd w:id="1271287084"/>
          <w:permEnd w:id="533346548"/>
          <w:permEnd w:id="1308577044"/>
          <w:permEnd w:id="508327497"/>
          <w:permEnd w:id="885002505"/>
          <w:permEnd w:id="1594124427"/>
          <w:permEnd w:id="1595762350"/>
          <w:permEnd w:id="1879712919"/>
          <w:permEnd w:id="1879183980"/>
          <w:permEnd w:id="1126972588"/>
          <w:permEnd w:id="621623697"/>
          <w:permEnd w:id="156702571"/>
          <w:permEnd w:id="609682706"/>
          <w:permEnd w:id="1314151645"/>
          <w:permEnd w:id="2004036049"/>
          <w:permEnd w:id="501959762"/>
          <w:permEnd w:id="1792476826"/>
          <w:permEnd w:id="22482243"/>
          <w:permEnd w:id="1565795812"/>
          <w:permEnd w:id="438516436"/>
          <w:permEnd w:id="2100651171"/>
          <w:permEnd w:id="1718627746"/>
          <w:permEnd w:id="1794188205"/>
          <w:permEnd w:id="1421633031"/>
          <w:permEnd w:id="853698067"/>
          <w:permEnd w:id="401167389"/>
          <w:permEnd w:id="2038460506"/>
          <w:permEnd w:id="194538743"/>
          <w:permEnd w:id="564621376"/>
          <w:permEnd w:id="446250545"/>
          <w:permEnd w:id="1530402665"/>
          <w:permEnd w:id="1136736501"/>
          <w:permEnd w:id="2103973925"/>
          <w:permEnd w:id="47731780"/>
          <w:permEnd w:id="1227176268"/>
          <w:permEnd w:id="1064260294"/>
          <w:permEnd w:id="1458460316"/>
          <w:permEnd w:id="2045322071"/>
          <w:permEnd w:id="1890271575"/>
          <w:permEnd w:id="2109679978"/>
          <w:permEnd w:id="1349866389"/>
          <w:permEnd w:id="658919253"/>
          <w:permEnd w:id="1790142049"/>
          <w:permEnd w:id="446370533"/>
          <w:permEnd w:id="657614401"/>
          <w:permEnd w:id="521236931"/>
          <w:permEnd w:id="1039665730"/>
          <w:permEnd w:id="1182666914"/>
          <w:permEnd w:id="1696735109"/>
          <w:permEnd w:id="359009667"/>
          <w:permEnd w:id="1946231846"/>
          <w:permEnd w:id="475597928"/>
          <w:permEnd w:id="159920564"/>
          <w:permEnd w:id="551116900"/>
          <w:permEnd w:id="1041917159"/>
          <w:permEnd w:id="1048786738"/>
          <w:permEnd w:id="2089441715"/>
          <w:permEnd w:id="368213878"/>
          <w:permEnd w:id="198908572"/>
          <w:permEnd w:id="581989614"/>
          <w:permEnd w:id="1851222702"/>
          <w:permEnd w:id="1772960754"/>
          <w:permEnd w:id="307522944"/>
          <w:permEnd w:id="608061475"/>
          <w:permEnd w:id="1217796249"/>
          <w:permEnd w:id="890268073"/>
          <w:permEnd w:id="1478783038"/>
          <w:permEnd w:id="2096833357"/>
          <w:permEnd w:id="1582594835"/>
          <w:permEnd w:id="831524592"/>
          <w:permEnd w:id="136474658"/>
        </w:fldSimple>
        <w:r w:rsidR="00AC34B7">
          <w:t xml:space="preserve">   </w:t>
        </w:r>
        <w:sdt>
          <w:sdtPr>
            <w:id w:val="-572044872"/>
            <w:docPartObj>
              <w:docPartGallery w:val="Page Numbers (Top of Page)"/>
              <w:docPartUnique/>
            </w:docPartObj>
          </w:sdtPr>
          <w:sdtEndPr/>
          <w:sdtContent>
            <w:r w:rsidR="00AC34B7" w:rsidRPr="00973491">
              <w:rPr>
                <w:rStyle w:val="affff7"/>
              </w:rPr>
              <w:t xml:space="preserve">|   Страница </w:t>
            </w:r>
            <w:r w:rsidR="00AC34B7" w:rsidRPr="00973491">
              <w:rPr>
                <w:rStyle w:val="affff7"/>
              </w:rPr>
              <w:fldChar w:fldCharType="begin"/>
            </w:r>
            <w:r w:rsidR="00AC34B7" w:rsidRPr="00973491">
              <w:rPr>
                <w:rStyle w:val="affff7"/>
              </w:rPr>
              <w:instrText>PAGE</w:instrText>
            </w:r>
            <w:r w:rsidR="00AC34B7" w:rsidRPr="00973491">
              <w:rPr>
                <w:rStyle w:val="affff7"/>
              </w:rPr>
              <w:fldChar w:fldCharType="separate"/>
            </w:r>
            <w:r w:rsidR="00D75FD0">
              <w:rPr>
                <w:rStyle w:val="affff7"/>
                <w:noProof/>
              </w:rPr>
              <w:t>27</w:t>
            </w:r>
            <w:r w:rsidR="00AC34B7" w:rsidRPr="00973491">
              <w:rPr>
                <w:rStyle w:val="affff7"/>
              </w:rPr>
              <w:fldChar w:fldCharType="end"/>
            </w:r>
            <w:r w:rsidR="00AC34B7" w:rsidRPr="00973491">
              <w:rPr>
                <w:rStyle w:val="affff7"/>
              </w:rPr>
              <w:t xml:space="preserve"> из </w:t>
            </w:r>
            <w:r w:rsidR="00AC34B7" w:rsidRPr="00973491">
              <w:rPr>
                <w:rStyle w:val="affff7"/>
              </w:rPr>
              <w:fldChar w:fldCharType="begin"/>
            </w:r>
            <w:r w:rsidR="00AC34B7" w:rsidRPr="00973491">
              <w:rPr>
                <w:rStyle w:val="affff7"/>
              </w:rPr>
              <w:instrText>NUMPAGES</w:instrText>
            </w:r>
            <w:r w:rsidR="00AC34B7" w:rsidRPr="00973491">
              <w:rPr>
                <w:rStyle w:val="affff7"/>
              </w:rPr>
              <w:fldChar w:fldCharType="separate"/>
            </w:r>
            <w:r w:rsidR="00D75FD0">
              <w:rPr>
                <w:rStyle w:val="affff7"/>
                <w:noProof/>
              </w:rPr>
              <w:t>27</w:t>
            </w:r>
            <w:r w:rsidR="00AC34B7"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A6D50" w:rsidRDefault="006A6D50" w:rsidP="00D225C0">
      <w:r>
        <w:separator/>
      </w:r>
    </w:p>
    <w:p w:rsidR="006A6D50" w:rsidRDefault="006A6D50"/>
  </w:footnote>
  <w:footnote w:type="continuationSeparator" w:id="0">
    <w:p w:rsidR="006A6D50" w:rsidRDefault="006A6D50" w:rsidP="00D225C0">
      <w:r>
        <w:continuationSeparator/>
      </w:r>
    </w:p>
    <w:p w:rsidR="006A6D50" w:rsidRDefault="006A6D50"/>
  </w:footnote>
  <w:footnote w:id="1">
    <w:p w:rsidR="00AC34B7" w:rsidRPr="009675CA" w:rsidRDefault="00AC34B7">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2">
    <w:p w:rsidR="00AC34B7" w:rsidRDefault="00AC34B7">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3D20CB9"/>
    <w:multiLevelType w:val="multilevel"/>
    <w:tmpl w:val="C65C6122"/>
    <w:lvl w:ilvl="0">
      <w:start w:val="1"/>
      <w:numFmt w:val="decimal"/>
      <w:pStyle w:val="12"/>
      <w:suff w:val="space"/>
      <w:lvlText w:val="%1."/>
      <w:lvlJc w:val="left"/>
      <w:pPr>
        <w:ind w:left="432" w:hanging="432"/>
      </w:pPr>
      <w:rPr>
        <w:rFonts w:hint="default"/>
      </w:rPr>
    </w:lvl>
    <w:lvl w:ilvl="1">
      <w:start w:val="1"/>
      <w:numFmt w:val="decimal"/>
      <w:pStyle w:val="20"/>
      <w:suff w:val="space"/>
      <w:lvlText w:val="%1.%2."/>
      <w:lvlJc w:val="left"/>
      <w:pPr>
        <w:ind w:left="576" w:hanging="576"/>
      </w:pPr>
      <w:rPr>
        <w:rFonts w:hint="default"/>
        <w:b/>
        <w:lang w:val="ru-RU"/>
      </w:rPr>
    </w:lvl>
    <w:lvl w:ilvl="2">
      <w:start w:val="1"/>
      <w:numFmt w:val="decimal"/>
      <w:pStyle w:val="3"/>
      <w:suff w:val="space"/>
      <w:lvlText w:val="%1.%2.%3"/>
      <w:lvlJc w:val="left"/>
      <w:pPr>
        <w:ind w:left="720" w:hanging="720"/>
      </w:pPr>
      <w:rPr>
        <w:rFonts w:hint="default"/>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1"/>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9"/>
  </w:num>
  <w:num w:numId="14">
    <w:abstractNumId w:val="10"/>
  </w:num>
  <w:num w:numId="15">
    <w:abstractNumId w:val="3"/>
  </w:num>
  <w:num w:numId="16">
    <w:abstractNumId w:val="3"/>
  </w:num>
  <w:num w:numId="17">
    <w:abstractNumId w:val="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proofState w:spelling="clean" w:grammar="clean"/>
  <w:attachedTemplate r:id="rId1"/>
  <w:stylePaneSortMethod w:val="0000"/>
  <w:documentProtection w:edit="readOnly" w:formatting="1" w:enforcement="0"/>
  <w:styleLockTheme/>
  <w:styleLockQFSet/>
  <w:defaultTabStop w:val="709"/>
  <w:autoHyphenation/>
  <w:characterSpacingControl w:val="doNotCompress"/>
  <w:hdrShapeDefaults>
    <o:shapedefaults v:ext="edit" spidmax="20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73E52"/>
    <w:rsid w:val="0000053F"/>
    <w:rsid w:val="000012EC"/>
    <w:rsid w:val="000027B9"/>
    <w:rsid w:val="000031D0"/>
    <w:rsid w:val="0000373D"/>
    <w:rsid w:val="00003C7B"/>
    <w:rsid w:val="000042CC"/>
    <w:rsid w:val="00006A3F"/>
    <w:rsid w:val="000077E7"/>
    <w:rsid w:val="000108FB"/>
    <w:rsid w:val="000110FD"/>
    <w:rsid w:val="000116C3"/>
    <w:rsid w:val="00011744"/>
    <w:rsid w:val="000125C3"/>
    <w:rsid w:val="00012ACB"/>
    <w:rsid w:val="0001345F"/>
    <w:rsid w:val="000153AD"/>
    <w:rsid w:val="0001572E"/>
    <w:rsid w:val="00015C01"/>
    <w:rsid w:val="0001662C"/>
    <w:rsid w:val="00016AD1"/>
    <w:rsid w:val="00016AEE"/>
    <w:rsid w:val="0001723A"/>
    <w:rsid w:val="000174A5"/>
    <w:rsid w:val="00020135"/>
    <w:rsid w:val="0002062D"/>
    <w:rsid w:val="00020755"/>
    <w:rsid w:val="00020C0F"/>
    <w:rsid w:val="0002158C"/>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656"/>
    <w:rsid w:val="0003290C"/>
    <w:rsid w:val="00032A22"/>
    <w:rsid w:val="000331FA"/>
    <w:rsid w:val="000332F6"/>
    <w:rsid w:val="00033BCC"/>
    <w:rsid w:val="00037FE0"/>
    <w:rsid w:val="000419D5"/>
    <w:rsid w:val="00041DAE"/>
    <w:rsid w:val="00041F03"/>
    <w:rsid w:val="000421BA"/>
    <w:rsid w:val="00042EF1"/>
    <w:rsid w:val="00043111"/>
    <w:rsid w:val="00045C06"/>
    <w:rsid w:val="00046621"/>
    <w:rsid w:val="0004725D"/>
    <w:rsid w:val="00050633"/>
    <w:rsid w:val="00053A68"/>
    <w:rsid w:val="00053D20"/>
    <w:rsid w:val="00053E99"/>
    <w:rsid w:val="00054592"/>
    <w:rsid w:val="00055118"/>
    <w:rsid w:val="0005554B"/>
    <w:rsid w:val="00055A83"/>
    <w:rsid w:val="00055E7F"/>
    <w:rsid w:val="000563F3"/>
    <w:rsid w:val="0005764A"/>
    <w:rsid w:val="0006010B"/>
    <w:rsid w:val="000604D7"/>
    <w:rsid w:val="0006083A"/>
    <w:rsid w:val="00061793"/>
    <w:rsid w:val="000620DF"/>
    <w:rsid w:val="00062CA8"/>
    <w:rsid w:val="00063B12"/>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A8"/>
    <w:rsid w:val="0007337E"/>
    <w:rsid w:val="00074807"/>
    <w:rsid w:val="00074D49"/>
    <w:rsid w:val="00075178"/>
    <w:rsid w:val="000758E4"/>
    <w:rsid w:val="00075DDC"/>
    <w:rsid w:val="000768B8"/>
    <w:rsid w:val="000773A5"/>
    <w:rsid w:val="00077491"/>
    <w:rsid w:val="00077B06"/>
    <w:rsid w:val="00077C1D"/>
    <w:rsid w:val="00081FBE"/>
    <w:rsid w:val="00082024"/>
    <w:rsid w:val="000825A0"/>
    <w:rsid w:val="00082C9A"/>
    <w:rsid w:val="00082D2A"/>
    <w:rsid w:val="00083BAD"/>
    <w:rsid w:val="00083D72"/>
    <w:rsid w:val="000843C1"/>
    <w:rsid w:val="00084688"/>
    <w:rsid w:val="00084D33"/>
    <w:rsid w:val="00085A16"/>
    <w:rsid w:val="000862BF"/>
    <w:rsid w:val="000871F6"/>
    <w:rsid w:val="00087BD2"/>
    <w:rsid w:val="000902DD"/>
    <w:rsid w:val="00091805"/>
    <w:rsid w:val="00091D9E"/>
    <w:rsid w:val="000924E0"/>
    <w:rsid w:val="00092863"/>
    <w:rsid w:val="00092F30"/>
    <w:rsid w:val="0009349C"/>
    <w:rsid w:val="00093AA2"/>
    <w:rsid w:val="00093AAD"/>
    <w:rsid w:val="000940F3"/>
    <w:rsid w:val="000943A0"/>
    <w:rsid w:val="000945F9"/>
    <w:rsid w:val="0009519E"/>
    <w:rsid w:val="00095257"/>
    <w:rsid w:val="00096446"/>
    <w:rsid w:val="000969FE"/>
    <w:rsid w:val="00096BB8"/>
    <w:rsid w:val="00097204"/>
    <w:rsid w:val="000972E2"/>
    <w:rsid w:val="0009739D"/>
    <w:rsid w:val="00097502"/>
    <w:rsid w:val="000A08F2"/>
    <w:rsid w:val="000A0B0D"/>
    <w:rsid w:val="000A0DDA"/>
    <w:rsid w:val="000A14D2"/>
    <w:rsid w:val="000A1BBA"/>
    <w:rsid w:val="000A2007"/>
    <w:rsid w:val="000A3026"/>
    <w:rsid w:val="000A3955"/>
    <w:rsid w:val="000A3E47"/>
    <w:rsid w:val="000A3F30"/>
    <w:rsid w:val="000A4529"/>
    <w:rsid w:val="000A4FF9"/>
    <w:rsid w:val="000A5290"/>
    <w:rsid w:val="000A57F7"/>
    <w:rsid w:val="000A7088"/>
    <w:rsid w:val="000A7D7E"/>
    <w:rsid w:val="000B13C4"/>
    <w:rsid w:val="000B17EF"/>
    <w:rsid w:val="000B18E5"/>
    <w:rsid w:val="000B28FE"/>
    <w:rsid w:val="000B32C2"/>
    <w:rsid w:val="000B5AF6"/>
    <w:rsid w:val="000B65C1"/>
    <w:rsid w:val="000B67A6"/>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C74DE"/>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4CB"/>
    <w:rsid w:val="000E3AA5"/>
    <w:rsid w:val="000E3E4B"/>
    <w:rsid w:val="000E4507"/>
    <w:rsid w:val="000E5BA0"/>
    <w:rsid w:val="000E5EF6"/>
    <w:rsid w:val="000E62F5"/>
    <w:rsid w:val="000E6691"/>
    <w:rsid w:val="000E6D6D"/>
    <w:rsid w:val="000E74D8"/>
    <w:rsid w:val="000E76A9"/>
    <w:rsid w:val="000E7BA7"/>
    <w:rsid w:val="000E7C0B"/>
    <w:rsid w:val="000F04B5"/>
    <w:rsid w:val="000F0D98"/>
    <w:rsid w:val="000F0ED2"/>
    <w:rsid w:val="000F1182"/>
    <w:rsid w:val="000F14BF"/>
    <w:rsid w:val="000F1BA4"/>
    <w:rsid w:val="000F2A25"/>
    <w:rsid w:val="000F3485"/>
    <w:rsid w:val="000F4CAC"/>
    <w:rsid w:val="000F57B2"/>
    <w:rsid w:val="000F5FE3"/>
    <w:rsid w:val="000F6AE0"/>
    <w:rsid w:val="000F6D92"/>
    <w:rsid w:val="000F7AD4"/>
    <w:rsid w:val="000F7F9B"/>
    <w:rsid w:val="00100097"/>
    <w:rsid w:val="00100295"/>
    <w:rsid w:val="001006D6"/>
    <w:rsid w:val="001023C4"/>
    <w:rsid w:val="00102616"/>
    <w:rsid w:val="00103824"/>
    <w:rsid w:val="00104012"/>
    <w:rsid w:val="001049DD"/>
    <w:rsid w:val="00105A8A"/>
    <w:rsid w:val="001062BB"/>
    <w:rsid w:val="00106F80"/>
    <w:rsid w:val="001077FD"/>
    <w:rsid w:val="00107A51"/>
    <w:rsid w:val="00107A78"/>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1256"/>
    <w:rsid w:val="001213AD"/>
    <w:rsid w:val="00122A95"/>
    <w:rsid w:val="00122D5F"/>
    <w:rsid w:val="001234DB"/>
    <w:rsid w:val="001236B8"/>
    <w:rsid w:val="00123CD0"/>
    <w:rsid w:val="00123ED0"/>
    <w:rsid w:val="00124413"/>
    <w:rsid w:val="001249F8"/>
    <w:rsid w:val="00124C7D"/>
    <w:rsid w:val="001253A9"/>
    <w:rsid w:val="0012574A"/>
    <w:rsid w:val="00125B5C"/>
    <w:rsid w:val="00125DA4"/>
    <w:rsid w:val="0012617E"/>
    <w:rsid w:val="00126B40"/>
    <w:rsid w:val="00126D0F"/>
    <w:rsid w:val="00127550"/>
    <w:rsid w:val="001302F4"/>
    <w:rsid w:val="00130788"/>
    <w:rsid w:val="00130CE3"/>
    <w:rsid w:val="00131152"/>
    <w:rsid w:val="00131234"/>
    <w:rsid w:val="0013352E"/>
    <w:rsid w:val="0013364A"/>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5E36"/>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4DDD"/>
    <w:rsid w:val="001651CC"/>
    <w:rsid w:val="001655CC"/>
    <w:rsid w:val="00166ADB"/>
    <w:rsid w:val="00167A88"/>
    <w:rsid w:val="00167AA7"/>
    <w:rsid w:val="00167EE8"/>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32B1"/>
    <w:rsid w:val="0019373F"/>
    <w:rsid w:val="00193B5A"/>
    <w:rsid w:val="00193D7B"/>
    <w:rsid w:val="00195A51"/>
    <w:rsid w:val="00195A9B"/>
    <w:rsid w:val="001966E8"/>
    <w:rsid w:val="0019692F"/>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910"/>
    <w:rsid w:val="001A7B6C"/>
    <w:rsid w:val="001B085D"/>
    <w:rsid w:val="001B100F"/>
    <w:rsid w:val="001B1419"/>
    <w:rsid w:val="001B169A"/>
    <w:rsid w:val="001B1B3E"/>
    <w:rsid w:val="001B2289"/>
    <w:rsid w:val="001B246C"/>
    <w:rsid w:val="001B2610"/>
    <w:rsid w:val="001B2694"/>
    <w:rsid w:val="001B2C7A"/>
    <w:rsid w:val="001B3025"/>
    <w:rsid w:val="001B3A9F"/>
    <w:rsid w:val="001B3E07"/>
    <w:rsid w:val="001B3E43"/>
    <w:rsid w:val="001B5DDF"/>
    <w:rsid w:val="001B5EF0"/>
    <w:rsid w:val="001B6287"/>
    <w:rsid w:val="001C020A"/>
    <w:rsid w:val="001C0367"/>
    <w:rsid w:val="001C0A50"/>
    <w:rsid w:val="001C1836"/>
    <w:rsid w:val="001C1DA3"/>
    <w:rsid w:val="001C2ACB"/>
    <w:rsid w:val="001C2BE8"/>
    <w:rsid w:val="001C30C6"/>
    <w:rsid w:val="001C3709"/>
    <w:rsid w:val="001C376E"/>
    <w:rsid w:val="001C38BE"/>
    <w:rsid w:val="001C3982"/>
    <w:rsid w:val="001C3D8C"/>
    <w:rsid w:val="001C6237"/>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6B9"/>
    <w:rsid w:val="001F6C20"/>
    <w:rsid w:val="001F6C2C"/>
    <w:rsid w:val="001F734F"/>
    <w:rsid w:val="00200EBB"/>
    <w:rsid w:val="002011D4"/>
    <w:rsid w:val="002012F7"/>
    <w:rsid w:val="00201583"/>
    <w:rsid w:val="00201660"/>
    <w:rsid w:val="00201ABC"/>
    <w:rsid w:val="00202B0B"/>
    <w:rsid w:val="002040FA"/>
    <w:rsid w:val="00204B63"/>
    <w:rsid w:val="00205ABB"/>
    <w:rsid w:val="00206104"/>
    <w:rsid w:val="00206106"/>
    <w:rsid w:val="00206244"/>
    <w:rsid w:val="0020633C"/>
    <w:rsid w:val="0021046E"/>
    <w:rsid w:val="00211C44"/>
    <w:rsid w:val="00212FD0"/>
    <w:rsid w:val="00213130"/>
    <w:rsid w:val="00213E83"/>
    <w:rsid w:val="00214605"/>
    <w:rsid w:val="00215767"/>
    <w:rsid w:val="002164F4"/>
    <w:rsid w:val="0021686B"/>
    <w:rsid w:val="002169E8"/>
    <w:rsid w:val="00216C78"/>
    <w:rsid w:val="00217610"/>
    <w:rsid w:val="00217A09"/>
    <w:rsid w:val="00220199"/>
    <w:rsid w:val="00220A88"/>
    <w:rsid w:val="0022142E"/>
    <w:rsid w:val="00222840"/>
    <w:rsid w:val="002242A3"/>
    <w:rsid w:val="00226050"/>
    <w:rsid w:val="00226FF9"/>
    <w:rsid w:val="0023097D"/>
    <w:rsid w:val="0023140C"/>
    <w:rsid w:val="00235AF0"/>
    <w:rsid w:val="00235F39"/>
    <w:rsid w:val="00236CAC"/>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51"/>
    <w:rsid w:val="00245FD5"/>
    <w:rsid w:val="00246312"/>
    <w:rsid w:val="00250C79"/>
    <w:rsid w:val="00250E5E"/>
    <w:rsid w:val="00250E78"/>
    <w:rsid w:val="002511DA"/>
    <w:rsid w:val="00251D75"/>
    <w:rsid w:val="002527FC"/>
    <w:rsid w:val="00252859"/>
    <w:rsid w:val="00253B79"/>
    <w:rsid w:val="00254015"/>
    <w:rsid w:val="00254700"/>
    <w:rsid w:val="00254DD9"/>
    <w:rsid w:val="00255AE9"/>
    <w:rsid w:val="00256143"/>
    <w:rsid w:val="00256693"/>
    <w:rsid w:val="00257785"/>
    <w:rsid w:val="00260376"/>
    <w:rsid w:val="00260BFD"/>
    <w:rsid w:val="0026157A"/>
    <w:rsid w:val="0026176B"/>
    <w:rsid w:val="00261B79"/>
    <w:rsid w:val="00262180"/>
    <w:rsid w:val="0026483B"/>
    <w:rsid w:val="00266478"/>
    <w:rsid w:val="00266891"/>
    <w:rsid w:val="00267670"/>
    <w:rsid w:val="00267B99"/>
    <w:rsid w:val="00271732"/>
    <w:rsid w:val="00271A9E"/>
    <w:rsid w:val="00271D39"/>
    <w:rsid w:val="00272363"/>
    <w:rsid w:val="00273F90"/>
    <w:rsid w:val="002741DB"/>
    <w:rsid w:val="00274FD1"/>
    <w:rsid w:val="00275A83"/>
    <w:rsid w:val="00277834"/>
    <w:rsid w:val="002778BC"/>
    <w:rsid w:val="00282755"/>
    <w:rsid w:val="00282ACF"/>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4295"/>
    <w:rsid w:val="00297F15"/>
    <w:rsid w:val="002A095A"/>
    <w:rsid w:val="002A106B"/>
    <w:rsid w:val="002A1207"/>
    <w:rsid w:val="002A12FA"/>
    <w:rsid w:val="002A1CC3"/>
    <w:rsid w:val="002A2677"/>
    <w:rsid w:val="002A26FA"/>
    <w:rsid w:val="002A2F42"/>
    <w:rsid w:val="002A37F5"/>
    <w:rsid w:val="002A3A95"/>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2E7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5E31"/>
    <w:rsid w:val="002D5F2D"/>
    <w:rsid w:val="002D634D"/>
    <w:rsid w:val="002D6692"/>
    <w:rsid w:val="002D68EA"/>
    <w:rsid w:val="002D7D7E"/>
    <w:rsid w:val="002E1478"/>
    <w:rsid w:val="002E154F"/>
    <w:rsid w:val="002E16FA"/>
    <w:rsid w:val="002E173E"/>
    <w:rsid w:val="002E17EE"/>
    <w:rsid w:val="002E3180"/>
    <w:rsid w:val="002E40C8"/>
    <w:rsid w:val="002E4CE8"/>
    <w:rsid w:val="002E51B5"/>
    <w:rsid w:val="002E699C"/>
    <w:rsid w:val="002E76BC"/>
    <w:rsid w:val="002E7812"/>
    <w:rsid w:val="002F023B"/>
    <w:rsid w:val="002F0BC7"/>
    <w:rsid w:val="002F11D2"/>
    <w:rsid w:val="002F261A"/>
    <w:rsid w:val="002F284C"/>
    <w:rsid w:val="002F2A41"/>
    <w:rsid w:val="002F2EC8"/>
    <w:rsid w:val="002F34D9"/>
    <w:rsid w:val="002F35D6"/>
    <w:rsid w:val="002F3E54"/>
    <w:rsid w:val="002F431A"/>
    <w:rsid w:val="002F4E92"/>
    <w:rsid w:val="002F5200"/>
    <w:rsid w:val="002F56E2"/>
    <w:rsid w:val="002F5A6C"/>
    <w:rsid w:val="002F698E"/>
    <w:rsid w:val="002F6ADE"/>
    <w:rsid w:val="002F7915"/>
    <w:rsid w:val="003000A6"/>
    <w:rsid w:val="0030050A"/>
    <w:rsid w:val="00300A87"/>
    <w:rsid w:val="00300DC8"/>
    <w:rsid w:val="00301A35"/>
    <w:rsid w:val="00301C12"/>
    <w:rsid w:val="00302480"/>
    <w:rsid w:val="0030282C"/>
    <w:rsid w:val="00303B0A"/>
    <w:rsid w:val="00303C47"/>
    <w:rsid w:val="00304C71"/>
    <w:rsid w:val="0030526C"/>
    <w:rsid w:val="00305936"/>
    <w:rsid w:val="00305E94"/>
    <w:rsid w:val="00307713"/>
    <w:rsid w:val="0030799A"/>
    <w:rsid w:val="00307A13"/>
    <w:rsid w:val="00307FD1"/>
    <w:rsid w:val="003101E3"/>
    <w:rsid w:val="00310235"/>
    <w:rsid w:val="00310642"/>
    <w:rsid w:val="00310CF8"/>
    <w:rsid w:val="00310D41"/>
    <w:rsid w:val="00311CC5"/>
    <w:rsid w:val="003127A8"/>
    <w:rsid w:val="00312A93"/>
    <w:rsid w:val="003131B6"/>
    <w:rsid w:val="00313B8F"/>
    <w:rsid w:val="00314C4B"/>
    <w:rsid w:val="00315475"/>
    <w:rsid w:val="003163F9"/>
    <w:rsid w:val="00316527"/>
    <w:rsid w:val="00316543"/>
    <w:rsid w:val="003166F5"/>
    <w:rsid w:val="00316735"/>
    <w:rsid w:val="00316C6D"/>
    <w:rsid w:val="00316CCE"/>
    <w:rsid w:val="003179DD"/>
    <w:rsid w:val="00320E8D"/>
    <w:rsid w:val="00321C12"/>
    <w:rsid w:val="00323948"/>
    <w:rsid w:val="00324269"/>
    <w:rsid w:val="00324291"/>
    <w:rsid w:val="0032516C"/>
    <w:rsid w:val="003258AD"/>
    <w:rsid w:val="00327260"/>
    <w:rsid w:val="0032729F"/>
    <w:rsid w:val="003272EF"/>
    <w:rsid w:val="00327968"/>
    <w:rsid w:val="00330B11"/>
    <w:rsid w:val="00331469"/>
    <w:rsid w:val="00332009"/>
    <w:rsid w:val="00332193"/>
    <w:rsid w:val="00332B8E"/>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3CBF"/>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4EBB"/>
    <w:rsid w:val="003659EF"/>
    <w:rsid w:val="003666DF"/>
    <w:rsid w:val="00367122"/>
    <w:rsid w:val="00367492"/>
    <w:rsid w:val="003675E6"/>
    <w:rsid w:val="00367A31"/>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81B"/>
    <w:rsid w:val="003849A1"/>
    <w:rsid w:val="00385AC7"/>
    <w:rsid w:val="00385E94"/>
    <w:rsid w:val="00386818"/>
    <w:rsid w:val="00386F9C"/>
    <w:rsid w:val="00387ACF"/>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336"/>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2D31"/>
    <w:rsid w:val="003D412E"/>
    <w:rsid w:val="003D452E"/>
    <w:rsid w:val="003D4AF7"/>
    <w:rsid w:val="003D5A15"/>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0F7D"/>
    <w:rsid w:val="003F188E"/>
    <w:rsid w:val="003F1987"/>
    <w:rsid w:val="003F1AC0"/>
    <w:rsid w:val="003F1C15"/>
    <w:rsid w:val="003F1DE7"/>
    <w:rsid w:val="003F20D8"/>
    <w:rsid w:val="003F25F2"/>
    <w:rsid w:val="003F3655"/>
    <w:rsid w:val="003F42DE"/>
    <w:rsid w:val="003F467B"/>
    <w:rsid w:val="003F4D0A"/>
    <w:rsid w:val="003F6EA0"/>
    <w:rsid w:val="003F6F5A"/>
    <w:rsid w:val="003F7761"/>
    <w:rsid w:val="003F7922"/>
    <w:rsid w:val="003F7AAB"/>
    <w:rsid w:val="003F7BA1"/>
    <w:rsid w:val="004010CE"/>
    <w:rsid w:val="004017E1"/>
    <w:rsid w:val="004022F8"/>
    <w:rsid w:val="004024A9"/>
    <w:rsid w:val="00402C79"/>
    <w:rsid w:val="004034C2"/>
    <w:rsid w:val="00403694"/>
    <w:rsid w:val="0040473C"/>
    <w:rsid w:val="00404A9D"/>
    <w:rsid w:val="004057BA"/>
    <w:rsid w:val="004059B3"/>
    <w:rsid w:val="00406DEB"/>
    <w:rsid w:val="00406FAA"/>
    <w:rsid w:val="00407397"/>
    <w:rsid w:val="004102F8"/>
    <w:rsid w:val="00410E09"/>
    <w:rsid w:val="004111A0"/>
    <w:rsid w:val="0041178B"/>
    <w:rsid w:val="00411A76"/>
    <w:rsid w:val="004132CC"/>
    <w:rsid w:val="00413A08"/>
    <w:rsid w:val="00413E13"/>
    <w:rsid w:val="00413FDA"/>
    <w:rsid w:val="00414D1D"/>
    <w:rsid w:val="00414FFE"/>
    <w:rsid w:val="00416775"/>
    <w:rsid w:val="00416C1E"/>
    <w:rsid w:val="00416E96"/>
    <w:rsid w:val="00416F44"/>
    <w:rsid w:val="004178B7"/>
    <w:rsid w:val="004179D8"/>
    <w:rsid w:val="00417FCA"/>
    <w:rsid w:val="004201BB"/>
    <w:rsid w:val="0042025B"/>
    <w:rsid w:val="00420486"/>
    <w:rsid w:val="0042079E"/>
    <w:rsid w:val="0042090F"/>
    <w:rsid w:val="00420D79"/>
    <w:rsid w:val="0042105E"/>
    <w:rsid w:val="00421159"/>
    <w:rsid w:val="00421276"/>
    <w:rsid w:val="00421FCF"/>
    <w:rsid w:val="00422BBD"/>
    <w:rsid w:val="0042440C"/>
    <w:rsid w:val="00424CAB"/>
    <w:rsid w:val="00427945"/>
    <w:rsid w:val="00427ECF"/>
    <w:rsid w:val="00427F1B"/>
    <w:rsid w:val="00430214"/>
    <w:rsid w:val="00430830"/>
    <w:rsid w:val="0043181A"/>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11A0"/>
    <w:rsid w:val="00441C4E"/>
    <w:rsid w:val="0044295E"/>
    <w:rsid w:val="00443216"/>
    <w:rsid w:val="00443859"/>
    <w:rsid w:val="00443B0A"/>
    <w:rsid w:val="00443CF9"/>
    <w:rsid w:val="004455C2"/>
    <w:rsid w:val="00446F03"/>
    <w:rsid w:val="004470F5"/>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7D0"/>
    <w:rsid w:val="004619A8"/>
    <w:rsid w:val="004621B1"/>
    <w:rsid w:val="004624CE"/>
    <w:rsid w:val="00463A20"/>
    <w:rsid w:val="00466617"/>
    <w:rsid w:val="00466DC3"/>
    <w:rsid w:val="00467342"/>
    <w:rsid w:val="004707BD"/>
    <w:rsid w:val="00470809"/>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3248"/>
    <w:rsid w:val="004837E1"/>
    <w:rsid w:val="00483D86"/>
    <w:rsid w:val="00483EEF"/>
    <w:rsid w:val="00484195"/>
    <w:rsid w:val="004851BB"/>
    <w:rsid w:val="0048534E"/>
    <w:rsid w:val="004856A5"/>
    <w:rsid w:val="00485DD2"/>
    <w:rsid w:val="004861FF"/>
    <w:rsid w:val="00486B73"/>
    <w:rsid w:val="00487719"/>
    <w:rsid w:val="00487DCE"/>
    <w:rsid w:val="00487ED2"/>
    <w:rsid w:val="00490B5C"/>
    <w:rsid w:val="00491D29"/>
    <w:rsid w:val="00492A52"/>
    <w:rsid w:val="00492A8C"/>
    <w:rsid w:val="00492B8F"/>
    <w:rsid w:val="00492F5D"/>
    <w:rsid w:val="004937B0"/>
    <w:rsid w:val="00493909"/>
    <w:rsid w:val="00493B2A"/>
    <w:rsid w:val="0049430B"/>
    <w:rsid w:val="0049534B"/>
    <w:rsid w:val="004958E0"/>
    <w:rsid w:val="00495AFF"/>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B0709"/>
    <w:rsid w:val="004B0780"/>
    <w:rsid w:val="004B1339"/>
    <w:rsid w:val="004B1678"/>
    <w:rsid w:val="004B18CB"/>
    <w:rsid w:val="004B1D07"/>
    <w:rsid w:val="004B216E"/>
    <w:rsid w:val="004B227D"/>
    <w:rsid w:val="004B26ED"/>
    <w:rsid w:val="004B284F"/>
    <w:rsid w:val="004B4572"/>
    <w:rsid w:val="004B4DB9"/>
    <w:rsid w:val="004B4DF0"/>
    <w:rsid w:val="004B5D44"/>
    <w:rsid w:val="004B601C"/>
    <w:rsid w:val="004B63B0"/>
    <w:rsid w:val="004C03F1"/>
    <w:rsid w:val="004C1291"/>
    <w:rsid w:val="004C19E7"/>
    <w:rsid w:val="004C1AE3"/>
    <w:rsid w:val="004C1CA1"/>
    <w:rsid w:val="004C251B"/>
    <w:rsid w:val="004C2875"/>
    <w:rsid w:val="004C2B91"/>
    <w:rsid w:val="004C2C72"/>
    <w:rsid w:val="004C2EC2"/>
    <w:rsid w:val="004C32E3"/>
    <w:rsid w:val="004C438E"/>
    <w:rsid w:val="004C4FF7"/>
    <w:rsid w:val="004C59F9"/>
    <w:rsid w:val="004C6E73"/>
    <w:rsid w:val="004C79F1"/>
    <w:rsid w:val="004C7D1A"/>
    <w:rsid w:val="004C7E39"/>
    <w:rsid w:val="004D0542"/>
    <w:rsid w:val="004D0648"/>
    <w:rsid w:val="004D0828"/>
    <w:rsid w:val="004D0BDA"/>
    <w:rsid w:val="004D0C02"/>
    <w:rsid w:val="004D129D"/>
    <w:rsid w:val="004D1418"/>
    <w:rsid w:val="004D1989"/>
    <w:rsid w:val="004D19AC"/>
    <w:rsid w:val="004D1EDF"/>
    <w:rsid w:val="004D2543"/>
    <w:rsid w:val="004D272B"/>
    <w:rsid w:val="004D3297"/>
    <w:rsid w:val="004D3940"/>
    <w:rsid w:val="004D3B3A"/>
    <w:rsid w:val="004D4604"/>
    <w:rsid w:val="004D551B"/>
    <w:rsid w:val="004D585D"/>
    <w:rsid w:val="004D5F23"/>
    <w:rsid w:val="004D6B27"/>
    <w:rsid w:val="004D7869"/>
    <w:rsid w:val="004D7A4D"/>
    <w:rsid w:val="004E07D9"/>
    <w:rsid w:val="004E1018"/>
    <w:rsid w:val="004E13C3"/>
    <w:rsid w:val="004E15AA"/>
    <w:rsid w:val="004E160B"/>
    <w:rsid w:val="004E1677"/>
    <w:rsid w:val="004E1CEE"/>
    <w:rsid w:val="004E3336"/>
    <w:rsid w:val="004E3399"/>
    <w:rsid w:val="004E3872"/>
    <w:rsid w:val="004E3987"/>
    <w:rsid w:val="004E4B1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4D34"/>
    <w:rsid w:val="004F58BE"/>
    <w:rsid w:val="004F5A17"/>
    <w:rsid w:val="004F61AE"/>
    <w:rsid w:val="004F6646"/>
    <w:rsid w:val="004F75B3"/>
    <w:rsid w:val="004F7855"/>
    <w:rsid w:val="004F7FDF"/>
    <w:rsid w:val="005005BE"/>
    <w:rsid w:val="00500917"/>
    <w:rsid w:val="00500A42"/>
    <w:rsid w:val="00501BC5"/>
    <w:rsid w:val="005023CA"/>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726A"/>
    <w:rsid w:val="00517818"/>
    <w:rsid w:val="00517B49"/>
    <w:rsid w:val="005216EA"/>
    <w:rsid w:val="00521B48"/>
    <w:rsid w:val="00521C91"/>
    <w:rsid w:val="005227A2"/>
    <w:rsid w:val="00522A4B"/>
    <w:rsid w:val="00524154"/>
    <w:rsid w:val="005267B7"/>
    <w:rsid w:val="005314EE"/>
    <w:rsid w:val="00531BCA"/>
    <w:rsid w:val="00532E69"/>
    <w:rsid w:val="005338F0"/>
    <w:rsid w:val="00534C64"/>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3"/>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56B0"/>
    <w:rsid w:val="00556650"/>
    <w:rsid w:val="0055696D"/>
    <w:rsid w:val="00556A88"/>
    <w:rsid w:val="0055762B"/>
    <w:rsid w:val="00557ACB"/>
    <w:rsid w:val="0056005A"/>
    <w:rsid w:val="00560066"/>
    <w:rsid w:val="0056011E"/>
    <w:rsid w:val="005605FD"/>
    <w:rsid w:val="0056079D"/>
    <w:rsid w:val="005608FE"/>
    <w:rsid w:val="0056121C"/>
    <w:rsid w:val="0056122C"/>
    <w:rsid w:val="00561953"/>
    <w:rsid w:val="0056283C"/>
    <w:rsid w:val="00563703"/>
    <w:rsid w:val="00563CDE"/>
    <w:rsid w:val="00564865"/>
    <w:rsid w:val="00565C3E"/>
    <w:rsid w:val="00565F7C"/>
    <w:rsid w:val="005662DB"/>
    <w:rsid w:val="00566704"/>
    <w:rsid w:val="00566EA1"/>
    <w:rsid w:val="00566F12"/>
    <w:rsid w:val="00567C5F"/>
    <w:rsid w:val="005704AE"/>
    <w:rsid w:val="00570982"/>
    <w:rsid w:val="00571837"/>
    <w:rsid w:val="00571EAD"/>
    <w:rsid w:val="005721AF"/>
    <w:rsid w:val="005721EE"/>
    <w:rsid w:val="00572BE2"/>
    <w:rsid w:val="00572D22"/>
    <w:rsid w:val="00573258"/>
    <w:rsid w:val="0057337B"/>
    <w:rsid w:val="00573499"/>
    <w:rsid w:val="00573671"/>
    <w:rsid w:val="005738DB"/>
    <w:rsid w:val="005739AC"/>
    <w:rsid w:val="00575737"/>
    <w:rsid w:val="005766D1"/>
    <w:rsid w:val="00576B0B"/>
    <w:rsid w:val="0057717B"/>
    <w:rsid w:val="0057727C"/>
    <w:rsid w:val="005778E8"/>
    <w:rsid w:val="00577D18"/>
    <w:rsid w:val="005815BB"/>
    <w:rsid w:val="005817FB"/>
    <w:rsid w:val="0058185F"/>
    <w:rsid w:val="00581965"/>
    <w:rsid w:val="00582234"/>
    <w:rsid w:val="0058404E"/>
    <w:rsid w:val="00585024"/>
    <w:rsid w:val="00585125"/>
    <w:rsid w:val="0058560B"/>
    <w:rsid w:val="00585D07"/>
    <w:rsid w:val="0058650C"/>
    <w:rsid w:val="00587A97"/>
    <w:rsid w:val="00590641"/>
    <w:rsid w:val="0059104E"/>
    <w:rsid w:val="005920BD"/>
    <w:rsid w:val="00592D32"/>
    <w:rsid w:val="005940E1"/>
    <w:rsid w:val="005941CC"/>
    <w:rsid w:val="005975D1"/>
    <w:rsid w:val="005A05C9"/>
    <w:rsid w:val="005A06AD"/>
    <w:rsid w:val="005A119F"/>
    <w:rsid w:val="005A19B3"/>
    <w:rsid w:val="005A1FC0"/>
    <w:rsid w:val="005A2C97"/>
    <w:rsid w:val="005A4AEF"/>
    <w:rsid w:val="005A57F8"/>
    <w:rsid w:val="005A5FA9"/>
    <w:rsid w:val="005A6EF8"/>
    <w:rsid w:val="005A7114"/>
    <w:rsid w:val="005A78A9"/>
    <w:rsid w:val="005B087D"/>
    <w:rsid w:val="005B0A09"/>
    <w:rsid w:val="005B10C3"/>
    <w:rsid w:val="005B1D88"/>
    <w:rsid w:val="005B279A"/>
    <w:rsid w:val="005B29C3"/>
    <w:rsid w:val="005B2AA4"/>
    <w:rsid w:val="005B2C96"/>
    <w:rsid w:val="005B335F"/>
    <w:rsid w:val="005B355B"/>
    <w:rsid w:val="005B4093"/>
    <w:rsid w:val="005B432B"/>
    <w:rsid w:val="005B4BDD"/>
    <w:rsid w:val="005B570B"/>
    <w:rsid w:val="005B6B2F"/>
    <w:rsid w:val="005B7552"/>
    <w:rsid w:val="005C04EF"/>
    <w:rsid w:val="005C101B"/>
    <w:rsid w:val="005C1745"/>
    <w:rsid w:val="005C1C08"/>
    <w:rsid w:val="005C2181"/>
    <w:rsid w:val="005C2276"/>
    <w:rsid w:val="005C2679"/>
    <w:rsid w:val="005C384A"/>
    <w:rsid w:val="005C3858"/>
    <w:rsid w:val="005C3AA9"/>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D89"/>
    <w:rsid w:val="005D60A6"/>
    <w:rsid w:val="005D6F36"/>
    <w:rsid w:val="005D6FE2"/>
    <w:rsid w:val="005D7879"/>
    <w:rsid w:val="005D7B5F"/>
    <w:rsid w:val="005E118C"/>
    <w:rsid w:val="005E1D52"/>
    <w:rsid w:val="005E1E86"/>
    <w:rsid w:val="005E49BE"/>
    <w:rsid w:val="005E4FDA"/>
    <w:rsid w:val="005E5356"/>
    <w:rsid w:val="005E6E38"/>
    <w:rsid w:val="005E7112"/>
    <w:rsid w:val="005E79B1"/>
    <w:rsid w:val="005E7C13"/>
    <w:rsid w:val="005F1346"/>
    <w:rsid w:val="005F1414"/>
    <w:rsid w:val="005F279A"/>
    <w:rsid w:val="005F2C0F"/>
    <w:rsid w:val="005F3AAF"/>
    <w:rsid w:val="005F3CA0"/>
    <w:rsid w:val="005F3EDF"/>
    <w:rsid w:val="005F439F"/>
    <w:rsid w:val="005F4779"/>
    <w:rsid w:val="005F4EF3"/>
    <w:rsid w:val="005F53C8"/>
    <w:rsid w:val="005F56B3"/>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494"/>
    <w:rsid w:val="00605537"/>
    <w:rsid w:val="00606590"/>
    <w:rsid w:val="00606A9D"/>
    <w:rsid w:val="00606AD5"/>
    <w:rsid w:val="00607A86"/>
    <w:rsid w:val="006105FF"/>
    <w:rsid w:val="00610630"/>
    <w:rsid w:val="00610CAA"/>
    <w:rsid w:val="00611E1D"/>
    <w:rsid w:val="00612982"/>
    <w:rsid w:val="00612A59"/>
    <w:rsid w:val="0061345A"/>
    <w:rsid w:val="00613845"/>
    <w:rsid w:val="00613B3A"/>
    <w:rsid w:val="00613ED2"/>
    <w:rsid w:val="00613F53"/>
    <w:rsid w:val="00614859"/>
    <w:rsid w:val="006158D7"/>
    <w:rsid w:val="006179E6"/>
    <w:rsid w:val="006202D0"/>
    <w:rsid w:val="006209A5"/>
    <w:rsid w:val="00620AD0"/>
    <w:rsid w:val="00620D7C"/>
    <w:rsid w:val="00621399"/>
    <w:rsid w:val="00621580"/>
    <w:rsid w:val="0062167D"/>
    <w:rsid w:val="00621A30"/>
    <w:rsid w:val="00621DEA"/>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C12"/>
    <w:rsid w:val="00636E30"/>
    <w:rsid w:val="00636F04"/>
    <w:rsid w:val="006377B9"/>
    <w:rsid w:val="00637919"/>
    <w:rsid w:val="006404CE"/>
    <w:rsid w:val="006406ED"/>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6079"/>
    <w:rsid w:val="00656C6D"/>
    <w:rsid w:val="0065700A"/>
    <w:rsid w:val="00657210"/>
    <w:rsid w:val="00657769"/>
    <w:rsid w:val="00657A10"/>
    <w:rsid w:val="00657D58"/>
    <w:rsid w:val="00660153"/>
    <w:rsid w:val="00662566"/>
    <w:rsid w:val="006627FC"/>
    <w:rsid w:val="00663308"/>
    <w:rsid w:val="00663522"/>
    <w:rsid w:val="00663F20"/>
    <w:rsid w:val="006641A8"/>
    <w:rsid w:val="006665B7"/>
    <w:rsid w:val="00671416"/>
    <w:rsid w:val="0067174E"/>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9D6"/>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6D50"/>
    <w:rsid w:val="006A75A6"/>
    <w:rsid w:val="006A7C05"/>
    <w:rsid w:val="006B0008"/>
    <w:rsid w:val="006B0B2F"/>
    <w:rsid w:val="006B0C56"/>
    <w:rsid w:val="006B0E27"/>
    <w:rsid w:val="006B0F4A"/>
    <w:rsid w:val="006B1305"/>
    <w:rsid w:val="006B166C"/>
    <w:rsid w:val="006B1D3A"/>
    <w:rsid w:val="006B2AC5"/>
    <w:rsid w:val="006B36FD"/>
    <w:rsid w:val="006B3D90"/>
    <w:rsid w:val="006B5702"/>
    <w:rsid w:val="006B5754"/>
    <w:rsid w:val="006B577A"/>
    <w:rsid w:val="006B5A94"/>
    <w:rsid w:val="006B5FE0"/>
    <w:rsid w:val="006B6278"/>
    <w:rsid w:val="006B7F96"/>
    <w:rsid w:val="006C107B"/>
    <w:rsid w:val="006C1FCE"/>
    <w:rsid w:val="006C37C6"/>
    <w:rsid w:val="006C3A9B"/>
    <w:rsid w:val="006C4DC3"/>
    <w:rsid w:val="006C5540"/>
    <w:rsid w:val="006C55F2"/>
    <w:rsid w:val="006C59A0"/>
    <w:rsid w:val="006C5FB9"/>
    <w:rsid w:val="006C61C8"/>
    <w:rsid w:val="006C63D0"/>
    <w:rsid w:val="006C699B"/>
    <w:rsid w:val="006C7C6E"/>
    <w:rsid w:val="006D0346"/>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1A2"/>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B3E"/>
    <w:rsid w:val="007033D3"/>
    <w:rsid w:val="00703904"/>
    <w:rsid w:val="00704F4E"/>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6FA9"/>
    <w:rsid w:val="007178DF"/>
    <w:rsid w:val="007204AF"/>
    <w:rsid w:val="007208B2"/>
    <w:rsid w:val="00720D2A"/>
    <w:rsid w:val="007217B2"/>
    <w:rsid w:val="00721A33"/>
    <w:rsid w:val="00721E6A"/>
    <w:rsid w:val="007220C9"/>
    <w:rsid w:val="00722579"/>
    <w:rsid w:val="007226ED"/>
    <w:rsid w:val="00722701"/>
    <w:rsid w:val="007228C6"/>
    <w:rsid w:val="00722EB5"/>
    <w:rsid w:val="00722EF5"/>
    <w:rsid w:val="007234DB"/>
    <w:rsid w:val="00724AB5"/>
    <w:rsid w:val="00724D51"/>
    <w:rsid w:val="007252CB"/>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3413"/>
    <w:rsid w:val="0074373F"/>
    <w:rsid w:val="00743B9E"/>
    <w:rsid w:val="0074474A"/>
    <w:rsid w:val="00744E4F"/>
    <w:rsid w:val="00745019"/>
    <w:rsid w:val="0074536D"/>
    <w:rsid w:val="00745EDD"/>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13AA"/>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138"/>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294"/>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3F7D"/>
    <w:rsid w:val="007A40F5"/>
    <w:rsid w:val="007A4F62"/>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9CD"/>
    <w:rsid w:val="007B2EED"/>
    <w:rsid w:val="007B31D9"/>
    <w:rsid w:val="007B5262"/>
    <w:rsid w:val="007B54FF"/>
    <w:rsid w:val="007B58B5"/>
    <w:rsid w:val="007B5F19"/>
    <w:rsid w:val="007B63EA"/>
    <w:rsid w:val="007B673B"/>
    <w:rsid w:val="007B68CE"/>
    <w:rsid w:val="007B6DD7"/>
    <w:rsid w:val="007B7753"/>
    <w:rsid w:val="007B7FD1"/>
    <w:rsid w:val="007C01B2"/>
    <w:rsid w:val="007C02D8"/>
    <w:rsid w:val="007C126D"/>
    <w:rsid w:val="007C21BC"/>
    <w:rsid w:val="007C3364"/>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60B7"/>
    <w:rsid w:val="007E7B87"/>
    <w:rsid w:val="007F02EB"/>
    <w:rsid w:val="007F0D3B"/>
    <w:rsid w:val="007F119A"/>
    <w:rsid w:val="007F38C1"/>
    <w:rsid w:val="007F39B3"/>
    <w:rsid w:val="007F426A"/>
    <w:rsid w:val="007F5704"/>
    <w:rsid w:val="007F5977"/>
    <w:rsid w:val="007F6132"/>
    <w:rsid w:val="007F67BD"/>
    <w:rsid w:val="007F7058"/>
    <w:rsid w:val="007F7534"/>
    <w:rsid w:val="007F7A89"/>
    <w:rsid w:val="007F7C9C"/>
    <w:rsid w:val="00800036"/>
    <w:rsid w:val="008019B4"/>
    <w:rsid w:val="0080240C"/>
    <w:rsid w:val="00802F00"/>
    <w:rsid w:val="00802F7E"/>
    <w:rsid w:val="008037E1"/>
    <w:rsid w:val="008039EF"/>
    <w:rsid w:val="00803F95"/>
    <w:rsid w:val="00804F4E"/>
    <w:rsid w:val="00805168"/>
    <w:rsid w:val="0080547D"/>
    <w:rsid w:val="00805BEB"/>
    <w:rsid w:val="00806211"/>
    <w:rsid w:val="0080640B"/>
    <w:rsid w:val="008067DF"/>
    <w:rsid w:val="00806A55"/>
    <w:rsid w:val="00806B13"/>
    <w:rsid w:val="00807635"/>
    <w:rsid w:val="00807923"/>
    <w:rsid w:val="00807C31"/>
    <w:rsid w:val="00807CF1"/>
    <w:rsid w:val="00810C39"/>
    <w:rsid w:val="00810F0F"/>
    <w:rsid w:val="008111D2"/>
    <w:rsid w:val="008125E7"/>
    <w:rsid w:val="008138DA"/>
    <w:rsid w:val="008138DF"/>
    <w:rsid w:val="00813D80"/>
    <w:rsid w:val="0081474D"/>
    <w:rsid w:val="00815CCC"/>
    <w:rsid w:val="008169DE"/>
    <w:rsid w:val="00816F05"/>
    <w:rsid w:val="00820FC8"/>
    <w:rsid w:val="0082111B"/>
    <w:rsid w:val="00821944"/>
    <w:rsid w:val="008220DF"/>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EE9"/>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31A"/>
    <w:rsid w:val="00856483"/>
    <w:rsid w:val="00857C57"/>
    <w:rsid w:val="00857D32"/>
    <w:rsid w:val="00860B92"/>
    <w:rsid w:val="008614ED"/>
    <w:rsid w:val="00861842"/>
    <w:rsid w:val="00861911"/>
    <w:rsid w:val="008619AC"/>
    <w:rsid w:val="008629F9"/>
    <w:rsid w:val="00863567"/>
    <w:rsid w:val="00864490"/>
    <w:rsid w:val="00864C66"/>
    <w:rsid w:val="00866566"/>
    <w:rsid w:val="00866B64"/>
    <w:rsid w:val="00867835"/>
    <w:rsid w:val="00867C1F"/>
    <w:rsid w:val="00867EE3"/>
    <w:rsid w:val="00870784"/>
    <w:rsid w:val="00870D92"/>
    <w:rsid w:val="00871212"/>
    <w:rsid w:val="00871263"/>
    <w:rsid w:val="008712CE"/>
    <w:rsid w:val="0087159A"/>
    <w:rsid w:val="00871665"/>
    <w:rsid w:val="0087279D"/>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2B"/>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32A2"/>
    <w:rsid w:val="008B3B94"/>
    <w:rsid w:val="008B3FF4"/>
    <w:rsid w:val="008B49BA"/>
    <w:rsid w:val="008B4F70"/>
    <w:rsid w:val="008B5185"/>
    <w:rsid w:val="008B5443"/>
    <w:rsid w:val="008B69BA"/>
    <w:rsid w:val="008B6CBB"/>
    <w:rsid w:val="008B7720"/>
    <w:rsid w:val="008B7CE1"/>
    <w:rsid w:val="008B7E5B"/>
    <w:rsid w:val="008C1BD2"/>
    <w:rsid w:val="008C1F93"/>
    <w:rsid w:val="008C28F6"/>
    <w:rsid w:val="008C2C49"/>
    <w:rsid w:val="008C2EC6"/>
    <w:rsid w:val="008C34F6"/>
    <w:rsid w:val="008C3C45"/>
    <w:rsid w:val="008C4593"/>
    <w:rsid w:val="008C4A38"/>
    <w:rsid w:val="008C4C1D"/>
    <w:rsid w:val="008C4C92"/>
    <w:rsid w:val="008C4D24"/>
    <w:rsid w:val="008C560A"/>
    <w:rsid w:val="008C5BCF"/>
    <w:rsid w:val="008C5DDB"/>
    <w:rsid w:val="008C652A"/>
    <w:rsid w:val="008C65E0"/>
    <w:rsid w:val="008C7515"/>
    <w:rsid w:val="008D019A"/>
    <w:rsid w:val="008D0411"/>
    <w:rsid w:val="008D0490"/>
    <w:rsid w:val="008D1240"/>
    <w:rsid w:val="008D1ABF"/>
    <w:rsid w:val="008D2700"/>
    <w:rsid w:val="008D4097"/>
    <w:rsid w:val="008D4132"/>
    <w:rsid w:val="008D5095"/>
    <w:rsid w:val="008D5397"/>
    <w:rsid w:val="008D5C12"/>
    <w:rsid w:val="008D6586"/>
    <w:rsid w:val="008E069B"/>
    <w:rsid w:val="008E0F58"/>
    <w:rsid w:val="008E137B"/>
    <w:rsid w:val="008E1C71"/>
    <w:rsid w:val="008E234F"/>
    <w:rsid w:val="008E2AAB"/>
    <w:rsid w:val="008E2C4C"/>
    <w:rsid w:val="008E35CD"/>
    <w:rsid w:val="008E35EA"/>
    <w:rsid w:val="008E3A1F"/>
    <w:rsid w:val="008E4529"/>
    <w:rsid w:val="008E462C"/>
    <w:rsid w:val="008E495A"/>
    <w:rsid w:val="008E4B2F"/>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4BA3"/>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1E7F"/>
    <w:rsid w:val="009431C7"/>
    <w:rsid w:val="00943253"/>
    <w:rsid w:val="00943973"/>
    <w:rsid w:val="00944B4D"/>
    <w:rsid w:val="009458BD"/>
    <w:rsid w:val="00945BEE"/>
    <w:rsid w:val="00945C20"/>
    <w:rsid w:val="0094691F"/>
    <w:rsid w:val="00947461"/>
    <w:rsid w:val="00947B9E"/>
    <w:rsid w:val="0095096A"/>
    <w:rsid w:val="00950AB0"/>
    <w:rsid w:val="00950FF5"/>
    <w:rsid w:val="009523E8"/>
    <w:rsid w:val="009525B8"/>
    <w:rsid w:val="00952F85"/>
    <w:rsid w:val="0095349B"/>
    <w:rsid w:val="00953753"/>
    <w:rsid w:val="00953AAF"/>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67E73"/>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77EA8"/>
    <w:rsid w:val="009805B5"/>
    <w:rsid w:val="00981606"/>
    <w:rsid w:val="00981692"/>
    <w:rsid w:val="00984135"/>
    <w:rsid w:val="00984AB2"/>
    <w:rsid w:val="0098570B"/>
    <w:rsid w:val="0098577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6F74"/>
    <w:rsid w:val="00997A97"/>
    <w:rsid w:val="00997B00"/>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7C1C"/>
    <w:rsid w:val="009A7CE1"/>
    <w:rsid w:val="009B09DA"/>
    <w:rsid w:val="009B1865"/>
    <w:rsid w:val="009B1EF0"/>
    <w:rsid w:val="009B2CF1"/>
    <w:rsid w:val="009B2D72"/>
    <w:rsid w:val="009B2E96"/>
    <w:rsid w:val="009B3938"/>
    <w:rsid w:val="009B3A69"/>
    <w:rsid w:val="009C05C1"/>
    <w:rsid w:val="009C06BA"/>
    <w:rsid w:val="009C0AB1"/>
    <w:rsid w:val="009C142A"/>
    <w:rsid w:val="009C150C"/>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C21"/>
    <w:rsid w:val="009E2F6E"/>
    <w:rsid w:val="009E2FBD"/>
    <w:rsid w:val="009E338D"/>
    <w:rsid w:val="009E4B24"/>
    <w:rsid w:val="009E4E17"/>
    <w:rsid w:val="009E53F4"/>
    <w:rsid w:val="009E5E42"/>
    <w:rsid w:val="009E6169"/>
    <w:rsid w:val="009E62C7"/>
    <w:rsid w:val="009E703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55D"/>
    <w:rsid w:val="00A23D7F"/>
    <w:rsid w:val="00A24929"/>
    <w:rsid w:val="00A2496C"/>
    <w:rsid w:val="00A257F5"/>
    <w:rsid w:val="00A26A6F"/>
    <w:rsid w:val="00A26D5D"/>
    <w:rsid w:val="00A27414"/>
    <w:rsid w:val="00A278B9"/>
    <w:rsid w:val="00A3045B"/>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3987"/>
    <w:rsid w:val="00A441DD"/>
    <w:rsid w:val="00A44592"/>
    <w:rsid w:val="00A44A18"/>
    <w:rsid w:val="00A44C4D"/>
    <w:rsid w:val="00A451D4"/>
    <w:rsid w:val="00A46A65"/>
    <w:rsid w:val="00A475E3"/>
    <w:rsid w:val="00A47AE1"/>
    <w:rsid w:val="00A47AE2"/>
    <w:rsid w:val="00A5095A"/>
    <w:rsid w:val="00A51362"/>
    <w:rsid w:val="00A51AAE"/>
    <w:rsid w:val="00A51ACD"/>
    <w:rsid w:val="00A51C1A"/>
    <w:rsid w:val="00A52012"/>
    <w:rsid w:val="00A5201A"/>
    <w:rsid w:val="00A52C92"/>
    <w:rsid w:val="00A5349E"/>
    <w:rsid w:val="00A545B7"/>
    <w:rsid w:val="00A557FC"/>
    <w:rsid w:val="00A55EF7"/>
    <w:rsid w:val="00A56761"/>
    <w:rsid w:val="00A56B71"/>
    <w:rsid w:val="00A57144"/>
    <w:rsid w:val="00A57828"/>
    <w:rsid w:val="00A60AA1"/>
    <w:rsid w:val="00A62CA2"/>
    <w:rsid w:val="00A6379B"/>
    <w:rsid w:val="00A641D7"/>
    <w:rsid w:val="00A646D2"/>
    <w:rsid w:val="00A6472B"/>
    <w:rsid w:val="00A64B00"/>
    <w:rsid w:val="00A652C6"/>
    <w:rsid w:val="00A65C47"/>
    <w:rsid w:val="00A66BB2"/>
    <w:rsid w:val="00A677BF"/>
    <w:rsid w:val="00A67EE1"/>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77C20"/>
    <w:rsid w:val="00A810B4"/>
    <w:rsid w:val="00A82B6F"/>
    <w:rsid w:val="00A82E80"/>
    <w:rsid w:val="00A833C5"/>
    <w:rsid w:val="00A83B4F"/>
    <w:rsid w:val="00A83EE9"/>
    <w:rsid w:val="00A849E5"/>
    <w:rsid w:val="00A84B03"/>
    <w:rsid w:val="00A852CB"/>
    <w:rsid w:val="00A86F03"/>
    <w:rsid w:val="00A87BEF"/>
    <w:rsid w:val="00A87CE4"/>
    <w:rsid w:val="00A900BD"/>
    <w:rsid w:val="00A90952"/>
    <w:rsid w:val="00A90B2C"/>
    <w:rsid w:val="00A911F1"/>
    <w:rsid w:val="00A91207"/>
    <w:rsid w:val="00A912C0"/>
    <w:rsid w:val="00A912C2"/>
    <w:rsid w:val="00A91682"/>
    <w:rsid w:val="00A919C2"/>
    <w:rsid w:val="00A922B3"/>
    <w:rsid w:val="00A938EC"/>
    <w:rsid w:val="00A9456E"/>
    <w:rsid w:val="00A947E7"/>
    <w:rsid w:val="00A956A7"/>
    <w:rsid w:val="00A97C0B"/>
    <w:rsid w:val="00AA05A9"/>
    <w:rsid w:val="00AA17FC"/>
    <w:rsid w:val="00AA1C08"/>
    <w:rsid w:val="00AA2C9A"/>
    <w:rsid w:val="00AA31E4"/>
    <w:rsid w:val="00AA3409"/>
    <w:rsid w:val="00AA38CC"/>
    <w:rsid w:val="00AA38D0"/>
    <w:rsid w:val="00AA43A7"/>
    <w:rsid w:val="00AA529B"/>
    <w:rsid w:val="00AA53C2"/>
    <w:rsid w:val="00AA5546"/>
    <w:rsid w:val="00AA6479"/>
    <w:rsid w:val="00AA66ED"/>
    <w:rsid w:val="00AA7778"/>
    <w:rsid w:val="00AA781F"/>
    <w:rsid w:val="00AA7828"/>
    <w:rsid w:val="00AB0349"/>
    <w:rsid w:val="00AB0D2C"/>
    <w:rsid w:val="00AB162A"/>
    <w:rsid w:val="00AB2F7C"/>
    <w:rsid w:val="00AB31C3"/>
    <w:rsid w:val="00AB3DE1"/>
    <w:rsid w:val="00AB3FF7"/>
    <w:rsid w:val="00AB4592"/>
    <w:rsid w:val="00AB4847"/>
    <w:rsid w:val="00AB5316"/>
    <w:rsid w:val="00AB5355"/>
    <w:rsid w:val="00AB5444"/>
    <w:rsid w:val="00AB5D18"/>
    <w:rsid w:val="00AB6420"/>
    <w:rsid w:val="00AC3004"/>
    <w:rsid w:val="00AC3114"/>
    <w:rsid w:val="00AC34B7"/>
    <w:rsid w:val="00AC36BB"/>
    <w:rsid w:val="00AC42E0"/>
    <w:rsid w:val="00AC49F5"/>
    <w:rsid w:val="00AC502C"/>
    <w:rsid w:val="00AC58BB"/>
    <w:rsid w:val="00AC6489"/>
    <w:rsid w:val="00AC79BE"/>
    <w:rsid w:val="00AC7B23"/>
    <w:rsid w:val="00AC7B2E"/>
    <w:rsid w:val="00AD08F8"/>
    <w:rsid w:val="00AD1C19"/>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4432"/>
    <w:rsid w:val="00AE5923"/>
    <w:rsid w:val="00AE5A1B"/>
    <w:rsid w:val="00AE5C6F"/>
    <w:rsid w:val="00AE65B0"/>
    <w:rsid w:val="00AE7231"/>
    <w:rsid w:val="00AE729F"/>
    <w:rsid w:val="00AE7A17"/>
    <w:rsid w:val="00AF201E"/>
    <w:rsid w:val="00AF24CA"/>
    <w:rsid w:val="00AF2DA9"/>
    <w:rsid w:val="00AF3D50"/>
    <w:rsid w:val="00AF4850"/>
    <w:rsid w:val="00AF4880"/>
    <w:rsid w:val="00AF4B82"/>
    <w:rsid w:val="00AF5749"/>
    <w:rsid w:val="00AF5997"/>
    <w:rsid w:val="00AF7A85"/>
    <w:rsid w:val="00B001A8"/>
    <w:rsid w:val="00B001DE"/>
    <w:rsid w:val="00B010D7"/>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E36"/>
    <w:rsid w:val="00B15E81"/>
    <w:rsid w:val="00B16B43"/>
    <w:rsid w:val="00B17350"/>
    <w:rsid w:val="00B2011F"/>
    <w:rsid w:val="00B2013E"/>
    <w:rsid w:val="00B20719"/>
    <w:rsid w:val="00B20B23"/>
    <w:rsid w:val="00B20EA9"/>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F63"/>
    <w:rsid w:val="00B36614"/>
    <w:rsid w:val="00B3716F"/>
    <w:rsid w:val="00B37573"/>
    <w:rsid w:val="00B377D5"/>
    <w:rsid w:val="00B379E6"/>
    <w:rsid w:val="00B37B8F"/>
    <w:rsid w:val="00B40523"/>
    <w:rsid w:val="00B40D3A"/>
    <w:rsid w:val="00B42F96"/>
    <w:rsid w:val="00B43BA6"/>
    <w:rsid w:val="00B43E79"/>
    <w:rsid w:val="00B44277"/>
    <w:rsid w:val="00B4452F"/>
    <w:rsid w:val="00B4490B"/>
    <w:rsid w:val="00B451DB"/>
    <w:rsid w:val="00B454D7"/>
    <w:rsid w:val="00B458E6"/>
    <w:rsid w:val="00B46405"/>
    <w:rsid w:val="00B4670B"/>
    <w:rsid w:val="00B467FF"/>
    <w:rsid w:val="00B47AED"/>
    <w:rsid w:val="00B47BE0"/>
    <w:rsid w:val="00B5133B"/>
    <w:rsid w:val="00B51B07"/>
    <w:rsid w:val="00B5212C"/>
    <w:rsid w:val="00B52956"/>
    <w:rsid w:val="00B52F7A"/>
    <w:rsid w:val="00B53A88"/>
    <w:rsid w:val="00B5403B"/>
    <w:rsid w:val="00B5456F"/>
    <w:rsid w:val="00B55A63"/>
    <w:rsid w:val="00B564B6"/>
    <w:rsid w:val="00B56B74"/>
    <w:rsid w:val="00B6136A"/>
    <w:rsid w:val="00B61BAB"/>
    <w:rsid w:val="00B6202B"/>
    <w:rsid w:val="00B626B5"/>
    <w:rsid w:val="00B62B7A"/>
    <w:rsid w:val="00B62FA8"/>
    <w:rsid w:val="00B6489B"/>
    <w:rsid w:val="00B65A64"/>
    <w:rsid w:val="00B664F1"/>
    <w:rsid w:val="00B6774E"/>
    <w:rsid w:val="00B67DCC"/>
    <w:rsid w:val="00B71817"/>
    <w:rsid w:val="00B71DDE"/>
    <w:rsid w:val="00B7337E"/>
    <w:rsid w:val="00B73E52"/>
    <w:rsid w:val="00B744C3"/>
    <w:rsid w:val="00B746E7"/>
    <w:rsid w:val="00B7473B"/>
    <w:rsid w:val="00B74E0B"/>
    <w:rsid w:val="00B757C2"/>
    <w:rsid w:val="00B7624B"/>
    <w:rsid w:val="00B766F0"/>
    <w:rsid w:val="00B766F6"/>
    <w:rsid w:val="00B76752"/>
    <w:rsid w:val="00B779F0"/>
    <w:rsid w:val="00B77FDB"/>
    <w:rsid w:val="00B81664"/>
    <w:rsid w:val="00B81B89"/>
    <w:rsid w:val="00B81B94"/>
    <w:rsid w:val="00B81FA3"/>
    <w:rsid w:val="00B821A4"/>
    <w:rsid w:val="00B827A2"/>
    <w:rsid w:val="00B82AC5"/>
    <w:rsid w:val="00B8326F"/>
    <w:rsid w:val="00B83836"/>
    <w:rsid w:val="00B83CE4"/>
    <w:rsid w:val="00B84060"/>
    <w:rsid w:val="00B850EF"/>
    <w:rsid w:val="00B854C8"/>
    <w:rsid w:val="00B861B9"/>
    <w:rsid w:val="00B86CD7"/>
    <w:rsid w:val="00B9033C"/>
    <w:rsid w:val="00B90524"/>
    <w:rsid w:val="00B90538"/>
    <w:rsid w:val="00B910C8"/>
    <w:rsid w:val="00B91389"/>
    <w:rsid w:val="00B91854"/>
    <w:rsid w:val="00B91CC2"/>
    <w:rsid w:val="00B9244E"/>
    <w:rsid w:val="00B92796"/>
    <w:rsid w:val="00B92B6A"/>
    <w:rsid w:val="00B92C04"/>
    <w:rsid w:val="00B93B01"/>
    <w:rsid w:val="00B9463E"/>
    <w:rsid w:val="00B9584C"/>
    <w:rsid w:val="00B958AA"/>
    <w:rsid w:val="00B969F4"/>
    <w:rsid w:val="00B971AC"/>
    <w:rsid w:val="00BA04C2"/>
    <w:rsid w:val="00BA0774"/>
    <w:rsid w:val="00BA0A0E"/>
    <w:rsid w:val="00BA0AF4"/>
    <w:rsid w:val="00BA1DF1"/>
    <w:rsid w:val="00BA1F1F"/>
    <w:rsid w:val="00BA20E1"/>
    <w:rsid w:val="00BA23A0"/>
    <w:rsid w:val="00BA27C2"/>
    <w:rsid w:val="00BA2D9C"/>
    <w:rsid w:val="00BA3038"/>
    <w:rsid w:val="00BA3E01"/>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A1B"/>
    <w:rsid w:val="00BB5DDE"/>
    <w:rsid w:val="00BB751F"/>
    <w:rsid w:val="00BB795C"/>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4BC1"/>
    <w:rsid w:val="00BD5ADE"/>
    <w:rsid w:val="00BD615B"/>
    <w:rsid w:val="00BE0483"/>
    <w:rsid w:val="00BE1741"/>
    <w:rsid w:val="00BE25FA"/>
    <w:rsid w:val="00BE3194"/>
    <w:rsid w:val="00BE495F"/>
    <w:rsid w:val="00BE49DD"/>
    <w:rsid w:val="00BE5EB6"/>
    <w:rsid w:val="00BE680C"/>
    <w:rsid w:val="00BE6963"/>
    <w:rsid w:val="00BE6976"/>
    <w:rsid w:val="00BE6C96"/>
    <w:rsid w:val="00BF14D0"/>
    <w:rsid w:val="00BF2E14"/>
    <w:rsid w:val="00BF2FF0"/>
    <w:rsid w:val="00BF314E"/>
    <w:rsid w:val="00BF37B4"/>
    <w:rsid w:val="00BF38E5"/>
    <w:rsid w:val="00BF3DD4"/>
    <w:rsid w:val="00BF4104"/>
    <w:rsid w:val="00BF4CE6"/>
    <w:rsid w:val="00BF5475"/>
    <w:rsid w:val="00BF5A67"/>
    <w:rsid w:val="00BF61D5"/>
    <w:rsid w:val="00BF66C4"/>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5"/>
    <w:rsid w:val="00C12E16"/>
    <w:rsid w:val="00C13F57"/>
    <w:rsid w:val="00C1456E"/>
    <w:rsid w:val="00C1464B"/>
    <w:rsid w:val="00C15B13"/>
    <w:rsid w:val="00C15C21"/>
    <w:rsid w:val="00C15D7A"/>
    <w:rsid w:val="00C17512"/>
    <w:rsid w:val="00C1779E"/>
    <w:rsid w:val="00C17D9B"/>
    <w:rsid w:val="00C2001F"/>
    <w:rsid w:val="00C200C2"/>
    <w:rsid w:val="00C207F6"/>
    <w:rsid w:val="00C21612"/>
    <w:rsid w:val="00C21728"/>
    <w:rsid w:val="00C22D94"/>
    <w:rsid w:val="00C22E7C"/>
    <w:rsid w:val="00C2330A"/>
    <w:rsid w:val="00C23325"/>
    <w:rsid w:val="00C23706"/>
    <w:rsid w:val="00C243DB"/>
    <w:rsid w:val="00C25034"/>
    <w:rsid w:val="00C25A90"/>
    <w:rsid w:val="00C30706"/>
    <w:rsid w:val="00C309E0"/>
    <w:rsid w:val="00C31853"/>
    <w:rsid w:val="00C31A76"/>
    <w:rsid w:val="00C3357E"/>
    <w:rsid w:val="00C34472"/>
    <w:rsid w:val="00C34AF1"/>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698F"/>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66A"/>
    <w:rsid w:val="00C65DF3"/>
    <w:rsid w:val="00C66086"/>
    <w:rsid w:val="00C6622E"/>
    <w:rsid w:val="00C66976"/>
    <w:rsid w:val="00C66A3C"/>
    <w:rsid w:val="00C66E7E"/>
    <w:rsid w:val="00C66EE7"/>
    <w:rsid w:val="00C702FE"/>
    <w:rsid w:val="00C709A5"/>
    <w:rsid w:val="00C70F4B"/>
    <w:rsid w:val="00C711D6"/>
    <w:rsid w:val="00C7140B"/>
    <w:rsid w:val="00C71C97"/>
    <w:rsid w:val="00C71EE2"/>
    <w:rsid w:val="00C721BE"/>
    <w:rsid w:val="00C7228C"/>
    <w:rsid w:val="00C73067"/>
    <w:rsid w:val="00C733A8"/>
    <w:rsid w:val="00C74145"/>
    <w:rsid w:val="00C74FB8"/>
    <w:rsid w:val="00C75535"/>
    <w:rsid w:val="00C75679"/>
    <w:rsid w:val="00C7578B"/>
    <w:rsid w:val="00C7589C"/>
    <w:rsid w:val="00C7605A"/>
    <w:rsid w:val="00C80142"/>
    <w:rsid w:val="00C811C0"/>
    <w:rsid w:val="00C81975"/>
    <w:rsid w:val="00C81E87"/>
    <w:rsid w:val="00C82202"/>
    <w:rsid w:val="00C8221E"/>
    <w:rsid w:val="00C823E7"/>
    <w:rsid w:val="00C832C8"/>
    <w:rsid w:val="00C83E1E"/>
    <w:rsid w:val="00C84DEA"/>
    <w:rsid w:val="00C84F9F"/>
    <w:rsid w:val="00C8667E"/>
    <w:rsid w:val="00C86B17"/>
    <w:rsid w:val="00C8764F"/>
    <w:rsid w:val="00C90F29"/>
    <w:rsid w:val="00C9145F"/>
    <w:rsid w:val="00C91BB1"/>
    <w:rsid w:val="00C92061"/>
    <w:rsid w:val="00C93066"/>
    <w:rsid w:val="00C93577"/>
    <w:rsid w:val="00C93650"/>
    <w:rsid w:val="00C94336"/>
    <w:rsid w:val="00C9485A"/>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F6B"/>
    <w:rsid w:val="00CB714C"/>
    <w:rsid w:val="00CB7621"/>
    <w:rsid w:val="00CB7750"/>
    <w:rsid w:val="00CB79DC"/>
    <w:rsid w:val="00CB7B10"/>
    <w:rsid w:val="00CB7B8B"/>
    <w:rsid w:val="00CB7C30"/>
    <w:rsid w:val="00CC21E5"/>
    <w:rsid w:val="00CC4517"/>
    <w:rsid w:val="00CC4AEE"/>
    <w:rsid w:val="00CC535C"/>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34D5"/>
    <w:rsid w:val="00CD4592"/>
    <w:rsid w:val="00CD4980"/>
    <w:rsid w:val="00CD4D9B"/>
    <w:rsid w:val="00CD6A88"/>
    <w:rsid w:val="00CD71ED"/>
    <w:rsid w:val="00CD778B"/>
    <w:rsid w:val="00CE026B"/>
    <w:rsid w:val="00CE05D7"/>
    <w:rsid w:val="00CE088A"/>
    <w:rsid w:val="00CE09E1"/>
    <w:rsid w:val="00CE291F"/>
    <w:rsid w:val="00CE2D22"/>
    <w:rsid w:val="00CE2ED6"/>
    <w:rsid w:val="00CE388D"/>
    <w:rsid w:val="00CE389C"/>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83"/>
    <w:rsid w:val="00D00BC3"/>
    <w:rsid w:val="00D018AD"/>
    <w:rsid w:val="00D019E9"/>
    <w:rsid w:val="00D01ACE"/>
    <w:rsid w:val="00D01CAB"/>
    <w:rsid w:val="00D01F04"/>
    <w:rsid w:val="00D02615"/>
    <w:rsid w:val="00D02769"/>
    <w:rsid w:val="00D02B97"/>
    <w:rsid w:val="00D0305A"/>
    <w:rsid w:val="00D04E21"/>
    <w:rsid w:val="00D05AA0"/>
    <w:rsid w:val="00D0623B"/>
    <w:rsid w:val="00D07114"/>
    <w:rsid w:val="00D07299"/>
    <w:rsid w:val="00D072E6"/>
    <w:rsid w:val="00D10B8B"/>
    <w:rsid w:val="00D10BC7"/>
    <w:rsid w:val="00D10EFD"/>
    <w:rsid w:val="00D11210"/>
    <w:rsid w:val="00D11CDE"/>
    <w:rsid w:val="00D1203C"/>
    <w:rsid w:val="00D123DA"/>
    <w:rsid w:val="00D125E3"/>
    <w:rsid w:val="00D1451D"/>
    <w:rsid w:val="00D14ECE"/>
    <w:rsid w:val="00D156A1"/>
    <w:rsid w:val="00D16632"/>
    <w:rsid w:val="00D20516"/>
    <w:rsid w:val="00D20BF5"/>
    <w:rsid w:val="00D219C5"/>
    <w:rsid w:val="00D225C0"/>
    <w:rsid w:val="00D22C2A"/>
    <w:rsid w:val="00D240EF"/>
    <w:rsid w:val="00D24712"/>
    <w:rsid w:val="00D25896"/>
    <w:rsid w:val="00D2616C"/>
    <w:rsid w:val="00D27FAE"/>
    <w:rsid w:val="00D31600"/>
    <w:rsid w:val="00D31644"/>
    <w:rsid w:val="00D31B12"/>
    <w:rsid w:val="00D31DD8"/>
    <w:rsid w:val="00D31DD9"/>
    <w:rsid w:val="00D32530"/>
    <w:rsid w:val="00D3296E"/>
    <w:rsid w:val="00D353C5"/>
    <w:rsid w:val="00D35541"/>
    <w:rsid w:val="00D35701"/>
    <w:rsid w:val="00D358B4"/>
    <w:rsid w:val="00D35E49"/>
    <w:rsid w:val="00D35ECD"/>
    <w:rsid w:val="00D36212"/>
    <w:rsid w:val="00D364EF"/>
    <w:rsid w:val="00D36B2B"/>
    <w:rsid w:val="00D36EBF"/>
    <w:rsid w:val="00D37833"/>
    <w:rsid w:val="00D401D9"/>
    <w:rsid w:val="00D405BE"/>
    <w:rsid w:val="00D40B01"/>
    <w:rsid w:val="00D41227"/>
    <w:rsid w:val="00D4384F"/>
    <w:rsid w:val="00D4395F"/>
    <w:rsid w:val="00D441FA"/>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702"/>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67F57"/>
    <w:rsid w:val="00D701C0"/>
    <w:rsid w:val="00D7062B"/>
    <w:rsid w:val="00D70D2B"/>
    <w:rsid w:val="00D73669"/>
    <w:rsid w:val="00D73D97"/>
    <w:rsid w:val="00D74202"/>
    <w:rsid w:val="00D74F37"/>
    <w:rsid w:val="00D7520D"/>
    <w:rsid w:val="00D7576D"/>
    <w:rsid w:val="00D75DE7"/>
    <w:rsid w:val="00D75FD0"/>
    <w:rsid w:val="00D7719F"/>
    <w:rsid w:val="00D775E4"/>
    <w:rsid w:val="00D77BFC"/>
    <w:rsid w:val="00D77CA2"/>
    <w:rsid w:val="00D8017A"/>
    <w:rsid w:val="00D80B30"/>
    <w:rsid w:val="00D80E35"/>
    <w:rsid w:val="00D80EDF"/>
    <w:rsid w:val="00D8105F"/>
    <w:rsid w:val="00D815E5"/>
    <w:rsid w:val="00D817E7"/>
    <w:rsid w:val="00D81A47"/>
    <w:rsid w:val="00D81D9D"/>
    <w:rsid w:val="00D82146"/>
    <w:rsid w:val="00D823AF"/>
    <w:rsid w:val="00D82890"/>
    <w:rsid w:val="00D82C0F"/>
    <w:rsid w:val="00D8373A"/>
    <w:rsid w:val="00D83809"/>
    <w:rsid w:val="00D83991"/>
    <w:rsid w:val="00D83E2B"/>
    <w:rsid w:val="00D846CE"/>
    <w:rsid w:val="00D848AF"/>
    <w:rsid w:val="00D84CFE"/>
    <w:rsid w:val="00D855FA"/>
    <w:rsid w:val="00D858E8"/>
    <w:rsid w:val="00D870D2"/>
    <w:rsid w:val="00D875C4"/>
    <w:rsid w:val="00D90CBD"/>
    <w:rsid w:val="00D91198"/>
    <w:rsid w:val="00D91CFB"/>
    <w:rsid w:val="00D929DB"/>
    <w:rsid w:val="00D932CB"/>
    <w:rsid w:val="00D936D0"/>
    <w:rsid w:val="00D938FF"/>
    <w:rsid w:val="00D93BC9"/>
    <w:rsid w:val="00D94035"/>
    <w:rsid w:val="00D947AC"/>
    <w:rsid w:val="00D94ACA"/>
    <w:rsid w:val="00D94F8C"/>
    <w:rsid w:val="00D975F5"/>
    <w:rsid w:val="00D97D68"/>
    <w:rsid w:val="00DA02C7"/>
    <w:rsid w:val="00DA0CC9"/>
    <w:rsid w:val="00DA3D72"/>
    <w:rsid w:val="00DA404D"/>
    <w:rsid w:val="00DA499A"/>
    <w:rsid w:val="00DA4BC8"/>
    <w:rsid w:val="00DA5557"/>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750"/>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6AD"/>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2FF3"/>
    <w:rsid w:val="00E235FC"/>
    <w:rsid w:val="00E23EF1"/>
    <w:rsid w:val="00E2444F"/>
    <w:rsid w:val="00E24B57"/>
    <w:rsid w:val="00E26803"/>
    <w:rsid w:val="00E27A5A"/>
    <w:rsid w:val="00E300B6"/>
    <w:rsid w:val="00E3018B"/>
    <w:rsid w:val="00E30440"/>
    <w:rsid w:val="00E30674"/>
    <w:rsid w:val="00E30DB2"/>
    <w:rsid w:val="00E32378"/>
    <w:rsid w:val="00E3275D"/>
    <w:rsid w:val="00E33250"/>
    <w:rsid w:val="00E3378C"/>
    <w:rsid w:val="00E3443A"/>
    <w:rsid w:val="00E34B29"/>
    <w:rsid w:val="00E34DAE"/>
    <w:rsid w:val="00E35358"/>
    <w:rsid w:val="00E358EB"/>
    <w:rsid w:val="00E35C14"/>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46EEC"/>
    <w:rsid w:val="00E50102"/>
    <w:rsid w:val="00E501D8"/>
    <w:rsid w:val="00E50AA3"/>
    <w:rsid w:val="00E518F3"/>
    <w:rsid w:val="00E51980"/>
    <w:rsid w:val="00E51AF8"/>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300A"/>
    <w:rsid w:val="00E63482"/>
    <w:rsid w:val="00E6360B"/>
    <w:rsid w:val="00E64BEA"/>
    <w:rsid w:val="00E65A7F"/>
    <w:rsid w:val="00E6636D"/>
    <w:rsid w:val="00E663DF"/>
    <w:rsid w:val="00E668D8"/>
    <w:rsid w:val="00E66959"/>
    <w:rsid w:val="00E66ED6"/>
    <w:rsid w:val="00E673D9"/>
    <w:rsid w:val="00E674F4"/>
    <w:rsid w:val="00E70D61"/>
    <w:rsid w:val="00E71350"/>
    <w:rsid w:val="00E71866"/>
    <w:rsid w:val="00E72604"/>
    <w:rsid w:val="00E736A2"/>
    <w:rsid w:val="00E736CA"/>
    <w:rsid w:val="00E73AD0"/>
    <w:rsid w:val="00E7405D"/>
    <w:rsid w:val="00E74450"/>
    <w:rsid w:val="00E74EB3"/>
    <w:rsid w:val="00E75B8A"/>
    <w:rsid w:val="00E75F8B"/>
    <w:rsid w:val="00E7602A"/>
    <w:rsid w:val="00E7686B"/>
    <w:rsid w:val="00E77144"/>
    <w:rsid w:val="00E77E39"/>
    <w:rsid w:val="00E82478"/>
    <w:rsid w:val="00E828B0"/>
    <w:rsid w:val="00E82A01"/>
    <w:rsid w:val="00E82A3F"/>
    <w:rsid w:val="00E83276"/>
    <w:rsid w:val="00E83DEC"/>
    <w:rsid w:val="00E850FA"/>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6A4"/>
    <w:rsid w:val="00EA3EF7"/>
    <w:rsid w:val="00EA4FF6"/>
    <w:rsid w:val="00EA5882"/>
    <w:rsid w:val="00EA59AC"/>
    <w:rsid w:val="00EA6823"/>
    <w:rsid w:val="00EA69F9"/>
    <w:rsid w:val="00EA7099"/>
    <w:rsid w:val="00EA7641"/>
    <w:rsid w:val="00EA7CC0"/>
    <w:rsid w:val="00EB133F"/>
    <w:rsid w:val="00EB1360"/>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2F5"/>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96A"/>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2098"/>
    <w:rsid w:val="00F1286C"/>
    <w:rsid w:val="00F12C9B"/>
    <w:rsid w:val="00F15903"/>
    <w:rsid w:val="00F16484"/>
    <w:rsid w:val="00F16521"/>
    <w:rsid w:val="00F16DD0"/>
    <w:rsid w:val="00F17814"/>
    <w:rsid w:val="00F2048E"/>
    <w:rsid w:val="00F20B6A"/>
    <w:rsid w:val="00F21D12"/>
    <w:rsid w:val="00F22152"/>
    <w:rsid w:val="00F226EF"/>
    <w:rsid w:val="00F2298E"/>
    <w:rsid w:val="00F229C2"/>
    <w:rsid w:val="00F22ECC"/>
    <w:rsid w:val="00F23269"/>
    <w:rsid w:val="00F24387"/>
    <w:rsid w:val="00F24815"/>
    <w:rsid w:val="00F251F7"/>
    <w:rsid w:val="00F25E66"/>
    <w:rsid w:val="00F27AB0"/>
    <w:rsid w:val="00F3099D"/>
    <w:rsid w:val="00F31182"/>
    <w:rsid w:val="00F31BAB"/>
    <w:rsid w:val="00F31CFA"/>
    <w:rsid w:val="00F321C6"/>
    <w:rsid w:val="00F322E6"/>
    <w:rsid w:val="00F328E6"/>
    <w:rsid w:val="00F32BDA"/>
    <w:rsid w:val="00F32D7E"/>
    <w:rsid w:val="00F33751"/>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2E5A"/>
    <w:rsid w:val="00F4309A"/>
    <w:rsid w:val="00F431B5"/>
    <w:rsid w:val="00F43CC8"/>
    <w:rsid w:val="00F44107"/>
    <w:rsid w:val="00F44D5A"/>
    <w:rsid w:val="00F4549B"/>
    <w:rsid w:val="00F45803"/>
    <w:rsid w:val="00F465FF"/>
    <w:rsid w:val="00F467EE"/>
    <w:rsid w:val="00F46D66"/>
    <w:rsid w:val="00F47450"/>
    <w:rsid w:val="00F50041"/>
    <w:rsid w:val="00F50D79"/>
    <w:rsid w:val="00F52133"/>
    <w:rsid w:val="00F52D5A"/>
    <w:rsid w:val="00F53595"/>
    <w:rsid w:val="00F53821"/>
    <w:rsid w:val="00F552E4"/>
    <w:rsid w:val="00F55C70"/>
    <w:rsid w:val="00F55E6D"/>
    <w:rsid w:val="00F55EE8"/>
    <w:rsid w:val="00F56142"/>
    <w:rsid w:val="00F5648A"/>
    <w:rsid w:val="00F570E2"/>
    <w:rsid w:val="00F57A3D"/>
    <w:rsid w:val="00F6013B"/>
    <w:rsid w:val="00F60817"/>
    <w:rsid w:val="00F60A02"/>
    <w:rsid w:val="00F61E9D"/>
    <w:rsid w:val="00F62A71"/>
    <w:rsid w:val="00F641EF"/>
    <w:rsid w:val="00F64712"/>
    <w:rsid w:val="00F6604B"/>
    <w:rsid w:val="00F664C6"/>
    <w:rsid w:val="00F67782"/>
    <w:rsid w:val="00F6779D"/>
    <w:rsid w:val="00F7053E"/>
    <w:rsid w:val="00F708EF"/>
    <w:rsid w:val="00F70E1A"/>
    <w:rsid w:val="00F70E80"/>
    <w:rsid w:val="00F71238"/>
    <w:rsid w:val="00F71AC6"/>
    <w:rsid w:val="00F71C8D"/>
    <w:rsid w:val="00F71F4C"/>
    <w:rsid w:val="00F72622"/>
    <w:rsid w:val="00F72F17"/>
    <w:rsid w:val="00F73EA8"/>
    <w:rsid w:val="00F73EBD"/>
    <w:rsid w:val="00F74349"/>
    <w:rsid w:val="00F74DD2"/>
    <w:rsid w:val="00F74EAD"/>
    <w:rsid w:val="00F751C0"/>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4C16"/>
    <w:rsid w:val="00F851B5"/>
    <w:rsid w:val="00F858E4"/>
    <w:rsid w:val="00F8598D"/>
    <w:rsid w:val="00F85E95"/>
    <w:rsid w:val="00F860C9"/>
    <w:rsid w:val="00F8618F"/>
    <w:rsid w:val="00F86893"/>
    <w:rsid w:val="00F86F7E"/>
    <w:rsid w:val="00F87C45"/>
    <w:rsid w:val="00F902DD"/>
    <w:rsid w:val="00F9116A"/>
    <w:rsid w:val="00F91624"/>
    <w:rsid w:val="00F916E2"/>
    <w:rsid w:val="00F9321C"/>
    <w:rsid w:val="00F93C85"/>
    <w:rsid w:val="00F94CD6"/>
    <w:rsid w:val="00F94F56"/>
    <w:rsid w:val="00F94F88"/>
    <w:rsid w:val="00F95B73"/>
    <w:rsid w:val="00F95D4C"/>
    <w:rsid w:val="00F963DB"/>
    <w:rsid w:val="00F96BA2"/>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B0D"/>
    <w:rsid w:val="00FE37C6"/>
    <w:rsid w:val="00FE3A27"/>
    <w:rsid w:val="00FE3DC6"/>
    <w:rsid w:val="00FE3E2C"/>
    <w:rsid w:val="00FE449E"/>
    <w:rsid w:val="00FE54A5"/>
    <w:rsid w:val="00FE66C8"/>
    <w:rsid w:val="00FE6706"/>
    <w:rsid w:val="00FE6DFE"/>
    <w:rsid w:val="00FE707F"/>
    <w:rsid w:val="00FE7B78"/>
    <w:rsid w:val="00FF1853"/>
    <w:rsid w:val="00FF1FF2"/>
    <w:rsid w:val="00FF25A2"/>
    <w:rsid w:val="00FF2DD4"/>
    <w:rsid w:val="00FF3090"/>
    <w:rsid w:val="00FF3379"/>
    <w:rsid w:val="00FF40D6"/>
    <w:rsid w:val="00FF4875"/>
    <w:rsid w:val="00FF51C1"/>
    <w:rsid w:val="00FF53A8"/>
    <w:rsid w:val="00FF5F24"/>
    <w:rsid w:val="00FF69EE"/>
    <w:rsid w:val="00FF74B3"/>
    <w:rsid w:val="00FF7695"/>
    <w:rsid w:val="00FF78ED"/>
    <w:rsid w:val="00FF7DE0"/>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5:docId w15:val="{1E5803C7-DD5D-4D44-9DB4-4C610FCC02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3">
    <w:name w:val="heading 1"/>
    <w:aliases w:val="h1,Level 1 Topic Heading,H1,Section,1,app heading 1,ITT t1,II+,I,H11,H12,H13,H14,H15,H16,H17,H18,H111,H121,H131,H141,H151,H161,H171,H19,H112,H122,H132,H142,H152,H162,H172,H181,H1111,H1211,H1311,H1411,H1511,H1611,H1711,H110,H113,H123,H133,.,g"/>
    <w:basedOn w:val="a3"/>
    <w:next w:val="a3"/>
    <w:link w:val="14"/>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1">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2"/>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0">
    <w:name w:val="heading 3"/>
    <w:aliases w:val="Map,h3,Level 3 Topic Heading,H31,Minor,H32,H33,H34,H35,H36,H37,H38,H39,H310,H311,H312,H313,H314,3,Level 1 - 1,h31,h32,h33,h34,h35,h36,h37,h38,h39,h310,h311,h321,h331,h341,h351,h361,h371,h381,h312,h322,h332,h342,h352,h362,h372,h382,h313,o"/>
    <w:basedOn w:val="a3"/>
    <w:next w:val="a3"/>
    <w:link w:val="31"/>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0">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1"/>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0">
    <w:name w:val="heading 5"/>
    <w:aliases w:val="H5,Заголовок 5 Знак1,Заголовок 5 Знак Знак,(приложение),h5,Level 5 Topic Heading,PIM 5,5,ITT t5,PA Pico Section,5 sub-bullet,sb,i) ii) iii)"/>
    <w:basedOn w:val="a3"/>
    <w:next w:val="a3"/>
    <w:link w:val="51"/>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5"/>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5">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5"/>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6">
    <w:name w:val="toc 1"/>
    <w:basedOn w:val="a3"/>
    <w:next w:val="a3"/>
    <w:autoRedefine/>
    <w:uiPriority w:val="39"/>
    <w:locked/>
    <w:rsid w:val="00046621"/>
    <w:pPr>
      <w:spacing w:after="100"/>
    </w:pPr>
  </w:style>
  <w:style w:type="paragraph" w:styleId="23">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5"/>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4">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3"/>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2">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1"/>
    <w:uiPriority w:val="99"/>
    <w:rsid w:val="003F7922"/>
    <w:rPr>
      <w:rFonts w:asciiTheme="majorHAnsi" w:eastAsiaTheme="majorEastAsia" w:hAnsiTheme="majorHAnsi" w:cstheme="majorBidi"/>
      <w:color w:val="1FA1FF" w:themeColor="accent1" w:themeShade="BF"/>
      <w:sz w:val="28"/>
      <w:szCs w:val="28"/>
    </w:rPr>
  </w:style>
  <w:style w:type="character" w:customStyle="1" w:styleId="31">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0"/>
    <w:uiPriority w:val="99"/>
    <w:rsid w:val="003F7922"/>
    <w:rPr>
      <w:rFonts w:asciiTheme="majorHAnsi" w:eastAsiaTheme="majorEastAsia" w:hAnsiTheme="majorHAnsi" w:cstheme="majorBidi"/>
      <w:color w:val="006FBF" w:themeColor="accent1" w:themeShade="80"/>
      <w:sz w:val="24"/>
      <w:szCs w:val="24"/>
    </w:rPr>
  </w:style>
  <w:style w:type="character" w:customStyle="1" w:styleId="41">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0"/>
    <w:uiPriority w:val="99"/>
    <w:rsid w:val="003F7922"/>
    <w:rPr>
      <w:rFonts w:asciiTheme="majorHAnsi" w:eastAsiaTheme="majorEastAsia" w:hAnsiTheme="majorHAnsi" w:cstheme="majorBidi"/>
      <w:i/>
      <w:iCs/>
      <w:color w:val="1FA1FF" w:themeColor="accent1" w:themeShade="BF"/>
    </w:rPr>
  </w:style>
  <w:style w:type="character" w:customStyle="1" w:styleId="51">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0"/>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3"/>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7">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8"/>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8">
    <w:name w:val="1) Знак"/>
    <w:basedOn w:val="af"/>
    <w:link w:val="10"/>
    <w:rsid w:val="00D31644"/>
    <w:rPr>
      <w:rFonts w:eastAsia="Times New Roman" w:cs="Arial"/>
      <w:color w:val="000000" w:themeColor="text1"/>
      <w:lang w:eastAsia="ru-RU"/>
    </w:rPr>
  </w:style>
  <w:style w:type="character" w:customStyle="1" w:styleId="24">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2">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2">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2">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9">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5">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3">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6">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A441DD"/>
    <w:pPr>
      <w:tabs>
        <w:tab w:val="num" w:pos="2160"/>
      </w:tabs>
      <w:spacing w:after="60" w:line="320" w:lineRule="exact"/>
      <w:ind w:left="2160" w:hanging="720"/>
      <w:jc w:val="both"/>
    </w:pPr>
    <w:rPr>
      <w:rFonts w:eastAsia="Times New Roman" w:cs="Arial"/>
      <w:color w:val="000000" w:themeColor="text1"/>
      <w:lang w:eastAsia="ru-RU"/>
    </w:rPr>
  </w:style>
  <w:style w:type="paragraph" w:customStyle="1" w:styleId="12">
    <w:name w:val="Заголовок [1]"/>
    <w:basedOn w:val="13"/>
    <w:qFormat/>
    <w:rsid w:val="00AC36BB"/>
    <w:pPr>
      <w:keepNext w:val="0"/>
      <w:keepLines w:val="0"/>
      <w:widowControl w:val="0"/>
      <w:numPr>
        <w:numId w:val="14"/>
      </w:numPr>
      <w:tabs>
        <w:tab w:val="num" w:pos="360"/>
        <w:tab w:val="left" w:pos="993"/>
      </w:tabs>
      <w:ind w:left="0" w:firstLine="709"/>
      <w:jc w:val="both"/>
    </w:pPr>
    <w:rPr>
      <w:rFonts w:ascii="Times New Roman" w:eastAsia="Times New Roman" w:hAnsi="Times New Roman" w:cs="Times New Roman"/>
      <w:b/>
      <w:bCs/>
      <w:color w:val="auto"/>
      <w:kern w:val="32"/>
      <w:sz w:val="28"/>
      <w:szCs w:val="20"/>
      <w:lang w:eastAsia="x-none"/>
    </w:rPr>
  </w:style>
  <w:style w:type="paragraph" w:customStyle="1" w:styleId="3">
    <w:name w:val="Абзац [3]"/>
    <w:basedOn w:val="a3"/>
    <w:qFormat/>
    <w:rsid w:val="00AC36BB"/>
    <w:pPr>
      <w:widowControl w:val="0"/>
      <w:numPr>
        <w:ilvl w:val="2"/>
        <w:numId w:val="14"/>
      </w:numPr>
      <w:ind w:left="710" w:firstLine="0"/>
      <w:jc w:val="both"/>
      <w:outlineLvl w:val="2"/>
    </w:pPr>
    <w:rPr>
      <w:rFonts w:ascii="Times New Roman" w:eastAsia="Times New Roman" w:hAnsi="Times New Roman" w:cs="Times New Roman"/>
      <w:bCs/>
      <w:iCs/>
      <w:sz w:val="28"/>
      <w:szCs w:val="28"/>
      <w:lang w:eastAsia="x-none"/>
    </w:rPr>
  </w:style>
  <w:style w:type="paragraph" w:customStyle="1" w:styleId="20">
    <w:name w:val="Абзац [2] (нормальный)"/>
    <w:basedOn w:val="a3"/>
    <w:qFormat/>
    <w:rsid w:val="00AC36BB"/>
    <w:pPr>
      <w:widowControl w:val="0"/>
      <w:numPr>
        <w:ilvl w:val="1"/>
        <w:numId w:val="14"/>
      </w:numPr>
      <w:ind w:left="0" w:firstLine="709"/>
      <w:jc w:val="both"/>
      <w:outlineLvl w:val="1"/>
    </w:pPr>
    <w:rPr>
      <w:rFonts w:ascii="Times New Roman" w:eastAsia="Times New Roman" w:hAnsi="Times New Roman" w:cs="Times New Roman"/>
      <w:bCs/>
      <w:iCs/>
      <w:sz w:val="28"/>
      <w:szCs w:val="28"/>
      <w:lang w:eastAsia="x-none"/>
    </w:rPr>
  </w:style>
  <w:style w:type="paragraph" w:customStyle="1" w:styleId="4">
    <w:name w:val="Абзац [4]"/>
    <w:basedOn w:val="3"/>
    <w:qFormat/>
    <w:rsid w:val="00AC36BB"/>
    <w:pPr>
      <w:numPr>
        <w:ilvl w:val="3"/>
      </w:numPr>
      <w:ind w:left="0" w:firstLine="709"/>
      <w:outlineLvl w:val="3"/>
    </w:pPr>
  </w:style>
  <w:style w:type="paragraph" w:customStyle="1" w:styleId="5">
    <w:name w:val="Абзац [5]"/>
    <w:basedOn w:val="4"/>
    <w:qFormat/>
    <w:rsid w:val="00AC36BB"/>
    <w:pPr>
      <w:numPr>
        <w:ilvl w:val="4"/>
      </w:numPr>
      <w:tabs>
        <w:tab w:val="num" w:pos="360"/>
      </w:tabs>
      <w:ind w:left="0" w:firstLine="709"/>
      <w:outlineLvl w:val="4"/>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71695052">
      <w:bodyDiv w:val="1"/>
      <w:marLeft w:val="0"/>
      <w:marRight w:val="0"/>
      <w:marTop w:val="0"/>
      <w:marBottom w:val="0"/>
      <w:divBdr>
        <w:top w:val="none" w:sz="0" w:space="0" w:color="auto"/>
        <w:left w:val="none" w:sz="0" w:space="0" w:color="auto"/>
        <w:bottom w:val="none" w:sz="0" w:space="0" w:color="auto"/>
        <w:right w:val="none" w:sz="0" w:space="0" w:color="auto"/>
      </w:divBdr>
    </w:div>
    <w:div w:id="1140346372">
      <w:bodyDiv w:val="1"/>
      <w:marLeft w:val="0"/>
      <w:marRight w:val="0"/>
      <w:marTop w:val="0"/>
      <w:marBottom w:val="0"/>
      <w:divBdr>
        <w:top w:val="none" w:sz="0" w:space="0" w:color="auto"/>
        <w:left w:val="none" w:sz="0" w:space="0" w:color="auto"/>
        <w:bottom w:val="none" w:sz="0" w:space="0" w:color="auto"/>
        <w:right w:val="none" w:sz="0" w:space="0" w:color="auto"/>
      </w:divBdr>
    </w:div>
    <w:div w:id="1681468141">
      <w:bodyDiv w:val="1"/>
      <w:marLeft w:val="0"/>
      <w:marRight w:val="0"/>
      <w:marTop w:val="0"/>
      <w:marBottom w:val="0"/>
      <w:divBdr>
        <w:top w:val="none" w:sz="0" w:space="0" w:color="auto"/>
        <w:left w:val="none" w:sz="0" w:space="0" w:color="auto"/>
        <w:bottom w:val="none" w:sz="0" w:space="0" w:color="auto"/>
        <w:right w:val="none" w:sz="0" w:space="0" w:color="auto"/>
      </w:divBdr>
    </w:div>
    <w:div w:id="1910188799">
      <w:bodyDiv w:val="1"/>
      <w:marLeft w:val="0"/>
      <w:marRight w:val="0"/>
      <w:marTop w:val="0"/>
      <w:marBottom w:val="0"/>
      <w:divBdr>
        <w:top w:val="none" w:sz="0" w:space="0" w:color="auto"/>
        <w:left w:val="none" w:sz="0" w:space="0" w:color="auto"/>
        <w:bottom w:val="none" w:sz="0" w:space="0" w:color="auto"/>
        <w:right w:val="none" w:sz="0" w:space="0" w:color="auto"/>
      </w:divBdr>
    </w:div>
    <w:div w:id="19629533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zakupki.gov.ru//"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tp-ets.ru//" TargetMode="Externa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tp-ets.ru//" TargetMode="External"/><Relationship Id="rId5" Type="http://schemas.openxmlformats.org/officeDocument/2006/relationships/webSettings" Target="webSettings.xml"/><Relationship Id="rId15" Type="http://schemas.openxmlformats.org/officeDocument/2006/relationships/footer" Target="footer4.xml"/><Relationship Id="rId10" Type="http://schemas.openxmlformats.org/officeDocument/2006/relationships/hyperlink" Target="https://etp-ets.ru//" TargetMode="Externa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harymova_IN\Documents\&#1058;&#1069;&#1062;-9\&#1041;&#1069;&#1050;\&#1058;&#1054;&#1056;&#1043;&#1048;%202022\&#1084;&#1072;&#1088;&#1090;%2022\&#1050;%20&#1069;&#1060;%20&#1052;&#1057;&#1055;\&#1086;&#1095;&#1080;&#1089;&#1090;&#1082;&#1072;%20&#1089;&#1082;&#1074;&#1072;&#1078;&#1080;&#1085;\&#1044;&#1086;&#1082;&#1091;&#1084;&#1077;&#1085;&#1090;&#1072;&#1094;&#1080;&#1103;%20&#1086;%20&#1079;&#1072;&#1082;&#1091;&#1087;&#1082;&#1077;%20(&#1082;&#1086;&#1085;&#1082;&#1091;&#1088;&#1089;;&#1069;&#1060;).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BCF92F389EA54C6D8DE6F6D550FD7779"/>
        <w:category>
          <w:name w:val="Общие"/>
          <w:gallery w:val="placeholder"/>
        </w:category>
        <w:types>
          <w:type w:val="bbPlcHdr"/>
        </w:types>
        <w:behaviors>
          <w:behavior w:val="content"/>
        </w:behaviors>
        <w:guid w:val="{FED9CB37-8F64-4FB5-997D-28C8C3B70797}"/>
      </w:docPartPr>
      <w:docPartBody>
        <w:p w:rsidR="00B764AD" w:rsidRDefault="00B764AD">
          <w:pPr>
            <w:pStyle w:val="BCF92F389EA54C6D8DE6F6D550FD7779"/>
          </w:pPr>
          <w:r w:rsidRPr="00853F0C">
            <w:rPr>
              <w:rStyle w:val="a3"/>
            </w:rPr>
            <w:t>Место для ввода текста.</w:t>
          </w:r>
        </w:p>
      </w:docPartBody>
    </w:docPart>
    <w:docPart>
      <w:docPartPr>
        <w:name w:val="C7D5E8A2861F498A99596C8B0C648571"/>
        <w:category>
          <w:name w:val="Общие"/>
          <w:gallery w:val="placeholder"/>
        </w:category>
        <w:types>
          <w:type w:val="bbPlcHdr"/>
        </w:types>
        <w:behaviors>
          <w:behavior w:val="content"/>
        </w:behaviors>
        <w:guid w:val="{AE2C7A13-05EF-4A97-A171-258B41B9104F}"/>
      </w:docPartPr>
      <w:docPartBody>
        <w:p w:rsidR="00B764AD" w:rsidRDefault="00B764AD">
          <w:pPr>
            <w:pStyle w:val="C7D5E8A2861F498A99596C8B0C648571"/>
          </w:pPr>
          <w:r w:rsidRPr="00680AC0">
            <w:rPr>
              <w:rStyle w:val="a3"/>
            </w:rPr>
            <w:t>Выберите элемент.</w:t>
          </w:r>
        </w:p>
      </w:docPartBody>
    </w:docPart>
    <w:docPart>
      <w:docPartPr>
        <w:name w:val="BC26FB966CEC480282631CE6FFFC38F0"/>
        <w:category>
          <w:name w:val="Общие"/>
          <w:gallery w:val="placeholder"/>
        </w:category>
        <w:types>
          <w:type w:val="bbPlcHdr"/>
        </w:types>
        <w:behaviors>
          <w:behavior w:val="content"/>
        </w:behaviors>
        <w:guid w:val="{834432FD-7F1A-436F-BE38-A3002740E583}"/>
      </w:docPartPr>
      <w:docPartBody>
        <w:p w:rsidR="00B764AD" w:rsidRDefault="00B764AD">
          <w:pPr>
            <w:pStyle w:val="BC26FB966CEC480282631CE6FFFC38F0"/>
          </w:pPr>
          <w:r w:rsidRPr="00853F0C">
            <w:rPr>
              <w:rStyle w:val="a3"/>
            </w:rPr>
            <w:t>Место для ввода текста.</w:t>
          </w:r>
        </w:p>
      </w:docPartBody>
    </w:docPart>
    <w:docPart>
      <w:docPartPr>
        <w:name w:val="12149F3DBA7A4E08ABBDDB81476597D3"/>
        <w:category>
          <w:name w:val="Общие"/>
          <w:gallery w:val="placeholder"/>
        </w:category>
        <w:types>
          <w:type w:val="bbPlcHdr"/>
        </w:types>
        <w:behaviors>
          <w:behavior w:val="content"/>
        </w:behaviors>
        <w:guid w:val="{127868CB-E4B6-4F84-B47F-EF7F273011B9}"/>
      </w:docPartPr>
      <w:docPartBody>
        <w:p w:rsidR="00B764AD" w:rsidRDefault="00B764AD">
          <w:pPr>
            <w:pStyle w:val="12149F3DBA7A4E08ABBDDB81476597D3"/>
          </w:pPr>
          <w:bookmarkStart w:id="0" w:name="НПлана"/>
          <w:r w:rsidRPr="00853F0C">
            <w:rPr>
              <w:rStyle w:val="a3"/>
            </w:rPr>
            <w:t xml:space="preserve">Место для ввода </w:t>
          </w:r>
          <w:r>
            <w:rPr>
              <w:rStyle w:val="a3"/>
            </w:rPr>
            <w:t>номера</w:t>
          </w:r>
          <w:bookmarkEnd w:id="0"/>
        </w:p>
      </w:docPartBody>
    </w:docPart>
    <w:docPart>
      <w:docPartPr>
        <w:name w:val="6730ED0F85AD41DD9CB777F599BCE5FF"/>
        <w:category>
          <w:name w:val="Общие"/>
          <w:gallery w:val="placeholder"/>
        </w:category>
        <w:types>
          <w:type w:val="bbPlcHdr"/>
        </w:types>
        <w:behaviors>
          <w:behavior w:val="content"/>
        </w:behaviors>
        <w:guid w:val="{A7B8643B-FBE0-42B4-984C-7E6898DF4262}"/>
      </w:docPartPr>
      <w:docPartBody>
        <w:p w:rsidR="00B764AD" w:rsidRDefault="00B764AD">
          <w:pPr>
            <w:pStyle w:val="6730ED0F85AD41DD9CB777F599BCE5FF"/>
          </w:pPr>
          <w:r w:rsidRPr="00853F0C">
            <w:rPr>
              <w:rStyle w:val="a3"/>
            </w:rPr>
            <w:t>Место для ввода текста.</w:t>
          </w:r>
        </w:p>
      </w:docPartBody>
    </w:docPart>
    <w:docPart>
      <w:docPartPr>
        <w:name w:val="EF927100AB5F4C45997B4A2E46094BB9"/>
        <w:category>
          <w:name w:val="Общие"/>
          <w:gallery w:val="placeholder"/>
        </w:category>
        <w:types>
          <w:type w:val="bbPlcHdr"/>
        </w:types>
        <w:behaviors>
          <w:behavior w:val="content"/>
        </w:behaviors>
        <w:guid w:val="{ED6120ED-E95C-4535-97B0-D985F9A76F2C}"/>
      </w:docPartPr>
      <w:docPartBody>
        <w:p w:rsidR="00B764AD" w:rsidRDefault="00B764AD">
          <w:pPr>
            <w:pStyle w:val="EF927100AB5F4C45997B4A2E46094BB9"/>
          </w:pPr>
          <w:r w:rsidRPr="00B8675A">
            <w:rPr>
              <w:rStyle w:val="a3"/>
            </w:rPr>
            <w:t>Выберите элемент.</w:t>
          </w:r>
        </w:p>
      </w:docPartBody>
    </w:docPart>
    <w:docPart>
      <w:docPartPr>
        <w:name w:val="0277484657544111959051A1E496B36D"/>
        <w:category>
          <w:name w:val="Общие"/>
          <w:gallery w:val="placeholder"/>
        </w:category>
        <w:types>
          <w:type w:val="bbPlcHdr"/>
        </w:types>
        <w:behaviors>
          <w:behavior w:val="content"/>
        </w:behaviors>
        <w:guid w:val="{182E64A9-A1CC-4976-BB51-7E9C5617AC46}"/>
      </w:docPartPr>
      <w:docPartBody>
        <w:p w:rsidR="00B764AD" w:rsidRDefault="00B764AD">
          <w:pPr>
            <w:pStyle w:val="0277484657544111959051A1E496B36D"/>
          </w:pPr>
          <w:r w:rsidRPr="00B8675A">
            <w:rPr>
              <w:rStyle w:val="a3"/>
            </w:rPr>
            <w:t>Выберите элемент.</w:t>
          </w:r>
        </w:p>
      </w:docPartBody>
    </w:docPart>
    <w:docPart>
      <w:docPartPr>
        <w:name w:val="2ECCB02D7A36439C98917B4ACE216AC3"/>
        <w:category>
          <w:name w:val="Общие"/>
          <w:gallery w:val="placeholder"/>
        </w:category>
        <w:types>
          <w:type w:val="bbPlcHdr"/>
        </w:types>
        <w:behaviors>
          <w:behavior w:val="content"/>
        </w:behaviors>
        <w:guid w:val="{CCC50C63-5755-48FE-98AB-246E79E2A789}"/>
      </w:docPartPr>
      <w:docPartBody>
        <w:p w:rsidR="00B764AD" w:rsidRDefault="00B764AD">
          <w:pPr>
            <w:pStyle w:val="2ECCB02D7A36439C98917B4ACE216AC3"/>
          </w:pPr>
          <w:r w:rsidRPr="00853F0C">
            <w:rPr>
              <w:rStyle w:val="a3"/>
            </w:rPr>
            <w:t>Место для ввода текста.</w:t>
          </w:r>
        </w:p>
      </w:docPartBody>
    </w:docPart>
    <w:docPart>
      <w:docPartPr>
        <w:name w:val="EA762A69DF154C1FB874614EBCEE976C"/>
        <w:category>
          <w:name w:val="Общие"/>
          <w:gallery w:val="placeholder"/>
        </w:category>
        <w:types>
          <w:type w:val="bbPlcHdr"/>
        </w:types>
        <w:behaviors>
          <w:behavior w:val="content"/>
        </w:behaviors>
        <w:guid w:val="{4978A890-FF32-44A1-851E-FBCBE7E1D0B8}"/>
      </w:docPartPr>
      <w:docPartBody>
        <w:p w:rsidR="00B764AD" w:rsidRDefault="00B764AD">
          <w:pPr>
            <w:pStyle w:val="EA762A69DF154C1FB874614EBCEE976C"/>
          </w:pPr>
          <w:r w:rsidRPr="00853F0C">
            <w:rPr>
              <w:rStyle w:val="a3"/>
            </w:rPr>
            <w:t>Место для ввода текста.</w:t>
          </w:r>
        </w:p>
      </w:docPartBody>
    </w:docPart>
    <w:docPart>
      <w:docPartPr>
        <w:name w:val="AAE0DF858DAD4C11B291435CC840CA26"/>
        <w:category>
          <w:name w:val="Общие"/>
          <w:gallery w:val="placeholder"/>
        </w:category>
        <w:types>
          <w:type w:val="bbPlcHdr"/>
        </w:types>
        <w:behaviors>
          <w:behavior w:val="content"/>
        </w:behaviors>
        <w:guid w:val="{BFB8F0B3-B34C-43C4-AAF1-8ABB4F71CB45}"/>
      </w:docPartPr>
      <w:docPartBody>
        <w:p w:rsidR="00B764AD" w:rsidRDefault="00B764AD">
          <w:pPr>
            <w:pStyle w:val="AAE0DF858DAD4C11B291435CC840CA26"/>
          </w:pPr>
          <w:r w:rsidRPr="00853F0C">
            <w:rPr>
              <w:rStyle w:val="a3"/>
            </w:rPr>
            <w:t>Место для ввода текста.</w:t>
          </w:r>
        </w:p>
      </w:docPartBody>
    </w:docPart>
    <w:docPart>
      <w:docPartPr>
        <w:name w:val="6330C29D06C141A5A6DC2CB5BA0AD8FB"/>
        <w:category>
          <w:name w:val="Общие"/>
          <w:gallery w:val="placeholder"/>
        </w:category>
        <w:types>
          <w:type w:val="bbPlcHdr"/>
        </w:types>
        <w:behaviors>
          <w:behavior w:val="content"/>
        </w:behaviors>
        <w:guid w:val="{3D049CFE-80EB-43CF-B328-00467EDEB0A1}"/>
      </w:docPartPr>
      <w:docPartBody>
        <w:p w:rsidR="00B764AD" w:rsidRDefault="00B764AD">
          <w:pPr>
            <w:pStyle w:val="6330C29D06C141A5A6DC2CB5BA0AD8FB"/>
          </w:pPr>
          <w:r w:rsidRPr="00853F0C">
            <w:rPr>
              <w:rStyle w:val="a3"/>
            </w:rPr>
            <w:t>Место для ввода текста.</w:t>
          </w:r>
        </w:p>
      </w:docPartBody>
    </w:docPart>
    <w:docPart>
      <w:docPartPr>
        <w:name w:val="D7753E4DA95E4BAD807D396044BAB7DF"/>
        <w:category>
          <w:name w:val="Общие"/>
          <w:gallery w:val="placeholder"/>
        </w:category>
        <w:types>
          <w:type w:val="bbPlcHdr"/>
        </w:types>
        <w:behaviors>
          <w:behavior w:val="content"/>
        </w:behaviors>
        <w:guid w:val="{3DDA1E59-308F-44A8-99E5-036482BAAF74}"/>
      </w:docPartPr>
      <w:docPartBody>
        <w:p w:rsidR="00B764AD" w:rsidRDefault="00B764AD">
          <w:pPr>
            <w:pStyle w:val="D7753E4DA95E4BAD807D396044BAB7DF"/>
          </w:pPr>
          <w:r w:rsidRPr="00853F0C">
            <w:rPr>
              <w:rStyle w:val="a3"/>
            </w:rPr>
            <w:t>Место для ввода текста.</w:t>
          </w:r>
        </w:p>
      </w:docPartBody>
    </w:docPart>
    <w:docPart>
      <w:docPartPr>
        <w:name w:val="C5EBA79C495E433AB26B46247F6F5FB4"/>
        <w:category>
          <w:name w:val="Общие"/>
          <w:gallery w:val="placeholder"/>
        </w:category>
        <w:types>
          <w:type w:val="bbPlcHdr"/>
        </w:types>
        <w:behaviors>
          <w:behavior w:val="content"/>
        </w:behaviors>
        <w:guid w:val="{AC48513C-2173-40F3-8914-DC5016CBAC85}"/>
      </w:docPartPr>
      <w:docPartBody>
        <w:p w:rsidR="00B764AD" w:rsidRDefault="00B764AD">
          <w:pPr>
            <w:pStyle w:val="C5EBA79C495E433AB26B46247F6F5FB4"/>
          </w:pPr>
          <w:r w:rsidRPr="007027F2">
            <w:rPr>
              <w:rStyle w:val="a3"/>
            </w:rPr>
            <w:t>Выберите стандартный блок.</w:t>
          </w:r>
        </w:p>
      </w:docPartBody>
    </w:docPart>
    <w:docPart>
      <w:docPartPr>
        <w:name w:val="1DA47D3BE0A5430CABF813DA506B6EDC"/>
        <w:category>
          <w:name w:val="Общие"/>
          <w:gallery w:val="placeholder"/>
        </w:category>
        <w:types>
          <w:type w:val="bbPlcHdr"/>
        </w:types>
        <w:behaviors>
          <w:behavior w:val="content"/>
        </w:behaviors>
        <w:guid w:val="{39C1DDD6-E19A-4C58-ABA5-F2C8FF02001B}"/>
      </w:docPartPr>
      <w:docPartBody>
        <w:p w:rsidR="00B764AD" w:rsidRDefault="00B764AD">
          <w:pPr>
            <w:pStyle w:val="1DA47D3BE0A5430CABF813DA506B6EDC"/>
          </w:pPr>
          <w:r w:rsidRPr="00853F0C">
            <w:rPr>
              <w:rStyle w:val="a3"/>
            </w:rPr>
            <w:t>Место для ввода текста.</w:t>
          </w:r>
        </w:p>
      </w:docPartBody>
    </w:docPart>
    <w:docPart>
      <w:docPartPr>
        <w:name w:val="165FF84985004A6F90EA92B1A5DA29EE"/>
        <w:category>
          <w:name w:val="Общие"/>
          <w:gallery w:val="placeholder"/>
        </w:category>
        <w:types>
          <w:type w:val="bbPlcHdr"/>
        </w:types>
        <w:behaviors>
          <w:behavior w:val="content"/>
        </w:behaviors>
        <w:guid w:val="{03ACBB57-D6EF-4DC7-B58F-498CCF90E619}"/>
      </w:docPartPr>
      <w:docPartBody>
        <w:p w:rsidR="00B764AD" w:rsidRDefault="00B764AD">
          <w:pPr>
            <w:pStyle w:val="165FF84985004A6F90EA92B1A5DA29EE"/>
          </w:pPr>
          <w:r w:rsidRPr="003748AC">
            <w:rPr>
              <w:rStyle w:val="a3"/>
            </w:rPr>
            <w:t>Место для ввода даты.</w:t>
          </w:r>
        </w:p>
      </w:docPartBody>
    </w:docPart>
    <w:docPart>
      <w:docPartPr>
        <w:name w:val="CCE0AC9D432446228ABA52F0729DCD37"/>
        <w:category>
          <w:name w:val="Общие"/>
          <w:gallery w:val="placeholder"/>
        </w:category>
        <w:types>
          <w:type w:val="bbPlcHdr"/>
        </w:types>
        <w:behaviors>
          <w:behavior w:val="content"/>
        </w:behaviors>
        <w:guid w:val="{1E393620-9E7D-4086-B2A3-4BA654AF3A4D}"/>
      </w:docPartPr>
      <w:docPartBody>
        <w:p w:rsidR="00B764AD" w:rsidRDefault="00B764AD">
          <w:pPr>
            <w:pStyle w:val="CCE0AC9D432446228ABA52F0729DCD37"/>
          </w:pPr>
          <w:r w:rsidRPr="00853F0C">
            <w:rPr>
              <w:rStyle w:val="a3"/>
            </w:rPr>
            <w:t>Место для ввода текста.</w:t>
          </w:r>
        </w:p>
      </w:docPartBody>
    </w:docPart>
    <w:docPart>
      <w:docPartPr>
        <w:name w:val="D65D3689937841B8BCAFA5537C7F541D"/>
        <w:category>
          <w:name w:val="Общие"/>
          <w:gallery w:val="placeholder"/>
        </w:category>
        <w:types>
          <w:type w:val="bbPlcHdr"/>
        </w:types>
        <w:behaviors>
          <w:behavior w:val="content"/>
        </w:behaviors>
        <w:guid w:val="{6F22B78F-21C2-4EF4-9881-51A19AB64504}"/>
      </w:docPartPr>
      <w:docPartBody>
        <w:p w:rsidR="00B764AD" w:rsidRDefault="00B764AD">
          <w:pPr>
            <w:pStyle w:val="D65D3689937841B8BCAFA5537C7F541D"/>
          </w:pPr>
          <w:r w:rsidRPr="00853F0C">
            <w:rPr>
              <w:rStyle w:val="a3"/>
            </w:rPr>
            <w:t>Место для ввода текста.</w:t>
          </w:r>
        </w:p>
      </w:docPartBody>
    </w:docPart>
    <w:docPart>
      <w:docPartPr>
        <w:name w:val="83CDA97402CE4091B25B871824782572"/>
        <w:category>
          <w:name w:val="Общие"/>
          <w:gallery w:val="placeholder"/>
        </w:category>
        <w:types>
          <w:type w:val="bbPlcHdr"/>
        </w:types>
        <w:behaviors>
          <w:behavior w:val="content"/>
        </w:behaviors>
        <w:guid w:val="{D37EE21E-C133-4C98-958D-1D3D120AE994}"/>
      </w:docPartPr>
      <w:docPartBody>
        <w:p w:rsidR="00B764AD" w:rsidRDefault="00B764AD">
          <w:pPr>
            <w:pStyle w:val="83CDA97402CE4091B25B871824782572"/>
          </w:pPr>
          <w:r>
            <w:rPr>
              <w:rStyle w:val="a3"/>
            </w:rPr>
            <w:t>Место для ввода текста.</w:t>
          </w:r>
        </w:p>
      </w:docPartBody>
    </w:docPart>
    <w:docPart>
      <w:docPartPr>
        <w:name w:val="2D9BD0D0AC594D40BDED375AA2ACAD2A"/>
        <w:category>
          <w:name w:val="Общие"/>
          <w:gallery w:val="placeholder"/>
        </w:category>
        <w:types>
          <w:type w:val="bbPlcHdr"/>
        </w:types>
        <w:behaviors>
          <w:behavior w:val="content"/>
        </w:behaviors>
        <w:guid w:val="{A5F56A9F-D2AB-4E42-8D3B-9BB0494BCFFF}"/>
      </w:docPartPr>
      <w:docPartBody>
        <w:p w:rsidR="00B764AD" w:rsidRDefault="00B764AD">
          <w:pPr>
            <w:pStyle w:val="2D9BD0D0AC594D40BDED375AA2ACAD2A"/>
          </w:pPr>
          <w:r w:rsidRPr="00B62FBF">
            <w:rPr>
              <w:rStyle w:val="a3"/>
            </w:rPr>
            <w:t>Место для ввода даты.</w:t>
          </w:r>
        </w:p>
      </w:docPartBody>
    </w:docPart>
    <w:docPart>
      <w:docPartPr>
        <w:name w:val="F6260C152AF842999B347489F7795CC4"/>
        <w:category>
          <w:name w:val="Общие"/>
          <w:gallery w:val="placeholder"/>
        </w:category>
        <w:types>
          <w:type w:val="bbPlcHdr"/>
        </w:types>
        <w:behaviors>
          <w:behavior w:val="content"/>
        </w:behaviors>
        <w:guid w:val="{14A9CF70-4526-4ED1-A7AC-ED4055FADED0}"/>
      </w:docPartPr>
      <w:docPartBody>
        <w:p w:rsidR="00B764AD" w:rsidRDefault="00B764AD">
          <w:pPr>
            <w:pStyle w:val="F6260C152AF842999B347489F7795CC4"/>
          </w:pPr>
          <w:r w:rsidRPr="003748AC">
            <w:rPr>
              <w:rStyle w:val="a3"/>
            </w:rPr>
            <w:t>Место для ввода даты.</w:t>
          </w:r>
        </w:p>
      </w:docPartBody>
    </w:docPart>
    <w:docPart>
      <w:docPartPr>
        <w:name w:val="A8E718D6F7244D629C6556BB21DE0D64"/>
        <w:category>
          <w:name w:val="Общие"/>
          <w:gallery w:val="placeholder"/>
        </w:category>
        <w:types>
          <w:type w:val="bbPlcHdr"/>
        </w:types>
        <w:behaviors>
          <w:behavior w:val="content"/>
        </w:behaviors>
        <w:guid w:val="{F3BF16FC-3133-4C4F-8FB7-EFC5C80D6595}"/>
      </w:docPartPr>
      <w:docPartBody>
        <w:p w:rsidR="00B764AD" w:rsidRDefault="00B764AD">
          <w:pPr>
            <w:pStyle w:val="A8E718D6F7244D629C6556BB21DE0D64"/>
          </w:pPr>
          <w:r w:rsidRPr="00853F0C">
            <w:rPr>
              <w:rStyle w:val="a3"/>
            </w:rPr>
            <w:t>Место для ввода текста.</w:t>
          </w:r>
        </w:p>
      </w:docPartBody>
    </w:docPart>
    <w:docPart>
      <w:docPartPr>
        <w:name w:val="346F8EA951474BD58BA0D822257EFCE6"/>
        <w:category>
          <w:name w:val="Общие"/>
          <w:gallery w:val="placeholder"/>
        </w:category>
        <w:types>
          <w:type w:val="bbPlcHdr"/>
        </w:types>
        <w:behaviors>
          <w:behavior w:val="content"/>
        </w:behaviors>
        <w:guid w:val="{74FE15C8-EEA3-4C23-86FC-1E90BCC1AB50}"/>
      </w:docPartPr>
      <w:docPartBody>
        <w:p w:rsidR="00B764AD" w:rsidRDefault="00B764AD">
          <w:pPr>
            <w:pStyle w:val="346F8EA951474BD58BA0D822257EFCE6"/>
          </w:pPr>
          <w:r w:rsidRPr="00B56B74">
            <w:rPr>
              <w:rStyle w:val="a3"/>
            </w:rPr>
            <w:t>Место для ввода текста.</w:t>
          </w:r>
        </w:p>
      </w:docPartBody>
    </w:docPart>
    <w:docPart>
      <w:docPartPr>
        <w:name w:val="B70E0BD15A5249778DED2530B701B3CF"/>
        <w:category>
          <w:name w:val="Общие"/>
          <w:gallery w:val="placeholder"/>
        </w:category>
        <w:types>
          <w:type w:val="bbPlcHdr"/>
        </w:types>
        <w:behaviors>
          <w:behavior w:val="content"/>
        </w:behaviors>
        <w:guid w:val="{2FF81F51-725C-4AEB-A3D9-8514B3770F3D}"/>
      </w:docPartPr>
      <w:docPartBody>
        <w:p w:rsidR="00B764AD" w:rsidRDefault="00B764AD">
          <w:pPr>
            <w:pStyle w:val="B70E0BD15A5249778DED2530B701B3CF"/>
          </w:pPr>
          <w:r w:rsidRPr="00853F0C">
            <w:rPr>
              <w:rStyle w:val="a3"/>
            </w:rPr>
            <w:t>Место для ввода текста.</w:t>
          </w:r>
        </w:p>
      </w:docPartBody>
    </w:docPart>
    <w:docPart>
      <w:docPartPr>
        <w:name w:val="BBD9C5F6615446E99E74F134B5663EBA"/>
        <w:category>
          <w:name w:val="Общие"/>
          <w:gallery w:val="placeholder"/>
        </w:category>
        <w:types>
          <w:type w:val="bbPlcHdr"/>
        </w:types>
        <w:behaviors>
          <w:behavior w:val="content"/>
        </w:behaviors>
        <w:guid w:val="{A04ABB30-15A6-466C-A4EB-1DD95D1897F0}"/>
      </w:docPartPr>
      <w:docPartBody>
        <w:p w:rsidR="00B764AD" w:rsidRDefault="00B764AD">
          <w:pPr>
            <w:pStyle w:val="BBD9C5F6615446E99E74F134B5663EBA"/>
          </w:pPr>
          <w:r w:rsidRPr="00853F0C">
            <w:rPr>
              <w:rStyle w:val="a3"/>
            </w:rPr>
            <w:t>Место для ввода текста.</w:t>
          </w:r>
        </w:p>
      </w:docPartBody>
    </w:docPart>
    <w:docPart>
      <w:docPartPr>
        <w:name w:val="6049E08D7DCD492F95FEA03B88BEC265"/>
        <w:category>
          <w:name w:val="Общие"/>
          <w:gallery w:val="placeholder"/>
        </w:category>
        <w:types>
          <w:type w:val="bbPlcHdr"/>
        </w:types>
        <w:behaviors>
          <w:behavior w:val="content"/>
        </w:behaviors>
        <w:guid w:val="{FD1CF51A-FCDB-42A5-A9C4-A44D10385A61}"/>
      </w:docPartPr>
      <w:docPartBody>
        <w:p w:rsidR="00B764AD" w:rsidRDefault="00B764AD">
          <w:pPr>
            <w:pStyle w:val="6049E08D7DCD492F95FEA03B88BEC265"/>
          </w:pPr>
          <w:r w:rsidRPr="00853F0C">
            <w:rPr>
              <w:rStyle w:val="a3"/>
            </w:rPr>
            <w:t>Место для ввода текста.</w:t>
          </w:r>
        </w:p>
      </w:docPartBody>
    </w:docPart>
    <w:docPart>
      <w:docPartPr>
        <w:name w:val="5D391757D4EE4DB1B11BB772A10A2B84"/>
        <w:category>
          <w:name w:val="Общие"/>
          <w:gallery w:val="placeholder"/>
        </w:category>
        <w:types>
          <w:type w:val="bbPlcHdr"/>
        </w:types>
        <w:behaviors>
          <w:behavior w:val="content"/>
        </w:behaviors>
        <w:guid w:val="{34F7FDA5-AFF5-45CA-B233-C0AB83536570}"/>
      </w:docPartPr>
      <w:docPartBody>
        <w:p w:rsidR="00B764AD" w:rsidRDefault="00B764AD">
          <w:pPr>
            <w:pStyle w:val="5D391757D4EE4DB1B11BB772A10A2B84"/>
          </w:pPr>
          <w:r w:rsidRPr="00853F0C">
            <w:rPr>
              <w:rStyle w:val="a3"/>
            </w:rPr>
            <w:t>Место для ввода текста.</w:t>
          </w:r>
        </w:p>
      </w:docPartBody>
    </w:docPart>
    <w:docPart>
      <w:docPartPr>
        <w:name w:val="A56306BB35A04024AB4879AE89B69F2D"/>
        <w:category>
          <w:name w:val="Общие"/>
          <w:gallery w:val="placeholder"/>
        </w:category>
        <w:types>
          <w:type w:val="bbPlcHdr"/>
        </w:types>
        <w:behaviors>
          <w:behavior w:val="content"/>
        </w:behaviors>
        <w:guid w:val="{99AF5AC1-FB2E-4660-9E98-21F0B50C5C9E}"/>
      </w:docPartPr>
      <w:docPartBody>
        <w:p w:rsidR="00B764AD" w:rsidRDefault="00B764AD">
          <w:pPr>
            <w:pStyle w:val="A56306BB35A04024AB4879AE89B69F2D"/>
          </w:pPr>
          <w:r w:rsidRPr="00853F0C">
            <w:rPr>
              <w:rStyle w:val="a3"/>
            </w:rPr>
            <w:t>Место для ввода текста.</w:t>
          </w:r>
        </w:p>
      </w:docPartBody>
    </w:docPart>
    <w:docPart>
      <w:docPartPr>
        <w:name w:val="7B6C10039ED74CC4A83036987115D5B7"/>
        <w:category>
          <w:name w:val="Общие"/>
          <w:gallery w:val="placeholder"/>
        </w:category>
        <w:types>
          <w:type w:val="bbPlcHdr"/>
        </w:types>
        <w:behaviors>
          <w:behavior w:val="content"/>
        </w:behaviors>
        <w:guid w:val="{8BAF52F0-9CAD-4E88-AFA7-882F73440B02}"/>
      </w:docPartPr>
      <w:docPartBody>
        <w:p w:rsidR="00B764AD" w:rsidRDefault="00B764AD">
          <w:pPr>
            <w:pStyle w:val="7B6C10039ED74CC4A83036987115D5B7"/>
          </w:pPr>
          <w:r w:rsidRPr="00853F0C">
            <w:rPr>
              <w:rStyle w:val="a3"/>
            </w:rPr>
            <w:t>Место для ввода текста.</w:t>
          </w:r>
        </w:p>
      </w:docPartBody>
    </w:docPart>
    <w:docPart>
      <w:docPartPr>
        <w:name w:val="CFCF149A68BC4CE989D53B028D107D99"/>
        <w:category>
          <w:name w:val="Общие"/>
          <w:gallery w:val="placeholder"/>
        </w:category>
        <w:types>
          <w:type w:val="bbPlcHdr"/>
        </w:types>
        <w:behaviors>
          <w:behavior w:val="content"/>
        </w:behaviors>
        <w:guid w:val="{E66AF8ED-D236-4300-8581-2C726CB0F116}"/>
      </w:docPartPr>
      <w:docPartBody>
        <w:p w:rsidR="00B764AD" w:rsidRDefault="00B764AD">
          <w:pPr>
            <w:pStyle w:val="CFCF149A68BC4CE989D53B028D107D99"/>
          </w:pPr>
          <w:r w:rsidRPr="00853F0C">
            <w:rPr>
              <w:rStyle w:val="a3"/>
            </w:rPr>
            <w:t>Место для ввода текста.</w:t>
          </w:r>
        </w:p>
      </w:docPartBody>
    </w:docPart>
    <w:docPart>
      <w:docPartPr>
        <w:name w:val="8BC7A998EDF04ACC80C84589B5DCF95A"/>
        <w:category>
          <w:name w:val="Общие"/>
          <w:gallery w:val="placeholder"/>
        </w:category>
        <w:types>
          <w:type w:val="bbPlcHdr"/>
        </w:types>
        <w:behaviors>
          <w:behavior w:val="content"/>
        </w:behaviors>
        <w:guid w:val="{70BE302F-27AE-4192-BA9E-800FE18AF09B}"/>
      </w:docPartPr>
      <w:docPartBody>
        <w:p w:rsidR="00B764AD" w:rsidRDefault="00B764AD">
          <w:pPr>
            <w:pStyle w:val="8BC7A998EDF04ACC80C84589B5DCF95A"/>
          </w:pPr>
          <w:r w:rsidRPr="00853F0C">
            <w:rPr>
              <w:rStyle w:val="a3"/>
            </w:rPr>
            <w:t>Место для ввода текста.</w:t>
          </w:r>
        </w:p>
      </w:docPartBody>
    </w:docPart>
    <w:docPart>
      <w:docPartPr>
        <w:name w:val="DBFD60AAA07041F18C52C0DF1058D164"/>
        <w:category>
          <w:name w:val="Общие"/>
          <w:gallery w:val="placeholder"/>
        </w:category>
        <w:types>
          <w:type w:val="bbPlcHdr"/>
        </w:types>
        <w:behaviors>
          <w:behavior w:val="content"/>
        </w:behaviors>
        <w:guid w:val="{65258517-EEFF-4246-8D95-0B3F5377D3F7}"/>
      </w:docPartPr>
      <w:docPartBody>
        <w:p w:rsidR="00B764AD" w:rsidRDefault="00B764AD">
          <w:pPr>
            <w:pStyle w:val="DBFD60AAA07041F18C52C0DF1058D164"/>
          </w:pPr>
          <w:r w:rsidRPr="00853F0C">
            <w:rPr>
              <w:rStyle w:val="a3"/>
            </w:rPr>
            <w:t>Место для ввода текста.</w:t>
          </w:r>
        </w:p>
      </w:docPartBody>
    </w:docPart>
    <w:docPart>
      <w:docPartPr>
        <w:name w:val="FF159B18F83B4BDCA9B20DE022307B46"/>
        <w:category>
          <w:name w:val="Общие"/>
          <w:gallery w:val="placeholder"/>
        </w:category>
        <w:types>
          <w:type w:val="bbPlcHdr"/>
        </w:types>
        <w:behaviors>
          <w:behavior w:val="content"/>
        </w:behaviors>
        <w:guid w:val="{0BB622A9-75BA-43DC-9410-D747A9863945}"/>
      </w:docPartPr>
      <w:docPartBody>
        <w:p w:rsidR="00B764AD" w:rsidRDefault="00B764AD">
          <w:pPr>
            <w:pStyle w:val="FF159B18F83B4BDCA9B20DE022307B46"/>
          </w:pPr>
          <w:r>
            <w:rPr>
              <w:rStyle w:val="a3"/>
            </w:rPr>
            <w:t>Место для ввода текста.</w:t>
          </w:r>
        </w:p>
      </w:docPartBody>
    </w:docPart>
    <w:docPart>
      <w:docPartPr>
        <w:name w:val="2B7188C874244549A95417CFAA53EFF4"/>
        <w:category>
          <w:name w:val="Общие"/>
          <w:gallery w:val="placeholder"/>
        </w:category>
        <w:types>
          <w:type w:val="bbPlcHdr"/>
        </w:types>
        <w:behaviors>
          <w:behavior w:val="content"/>
        </w:behaviors>
        <w:guid w:val="{E53D74AE-5A1F-4352-928E-8F434EADCF82}"/>
      </w:docPartPr>
      <w:docPartBody>
        <w:p w:rsidR="00B764AD" w:rsidRDefault="00B764AD">
          <w:pPr>
            <w:pStyle w:val="2B7188C874244549A95417CFAA53EFF4"/>
          </w:pPr>
          <w:r w:rsidRPr="00853F0C">
            <w:rPr>
              <w:rStyle w:val="a3"/>
            </w:rPr>
            <w:t>Место для ввода текста.</w:t>
          </w:r>
        </w:p>
      </w:docPartBody>
    </w:docPart>
    <w:docPart>
      <w:docPartPr>
        <w:name w:val="1AEB27763B964959B724EB2896D62004"/>
        <w:category>
          <w:name w:val="Общие"/>
          <w:gallery w:val="placeholder"/>
        </w:category>
        <w:types>
          <w:type w:val="bbPlcHdr"/>
        </w:types>
        <w:behaviors>
          <w:behavior w:val="content"/>
        </w:behaviors>
        <w:guid w:val="{60ED9182-0C75-4A08-A222-9DA4C422CA74}"/>
      </w:docPartPr>
      <w:docPartBody>
        <w:p w:rsidR="00B764AD" w:rsidRDefault="00B764AD">
          <w:pPr>
            <w:pStyle w:val="1AEB27763B964959B724EB2896D62004"/>
          </w:pPr>
          <w:r w:rsidRPr="00853F0C">
            <w:rPr>
              <w:rStyle w:val="a3"/>
            </w:rPr>
            <w:t>Место для ввода текста.</w:t>
          </w:r>
        </w:p>
      </w:docPartBody>
    </w:docPart>
    <w:docPart>
      <w:docPartPr>
        <w:name w:val="F9DC35CD4BCB40E09508470AEA170DCA"/>
        <w:category>
          <w:name w:val="Общие"/>
          <w:gallery w:val="placeholder"/>
        </w:category>
        <w:types>
          <w:type w:val="bbPlcHdr"/>
        </w:types>
        <w:behaviors>
          <w:behavior w:val="content"/>
        </w:behaviors>
        <w:guid w:val="{7AF46034-F8E8-4550-B7E1-093B608A5B33}"/>
      </w:docPartPr>
      <w:docPartBody>
        <w:p w:rsidR="00B764AD" w:rsidRDefault="00B764AD">
          <w:pPr>
            <w:pStyle w:val="F9DC35CD4BCB40E09508470AEA170DCA"/>
          </w:pPr>
          <w:r w:rsidRPr="00853F0C">
            <w:rPr>
              <w:rStyle w:val="a3"/>
            </w:rPr>
            <w:t>Место для ввода текста.</w:t>
          </w:r>
        </w:p>
      </w:docPartBody>
    </w:docPart>
    <w:docPart>
      <w:docPartPr>
        <w:name w:val="30159E951BF74828B8487F88676BC430"/>
        <w:category>
          <w:name w:val="Общие"/>
          <w:gallery w:val="placeholder"/>
        </w:category>
        <w:types>
          <w:type w:val="bbPlcHdr"/>
        </w:types>
        <w:behaviors>
          <w:behavior w:val="content"/>
        </w:behaviors>
        <w:guid w:val="{BB8D3670-BF14-4F99-9D60-610F65BDE6FE}"/>
      </w:docPartPr>
      <w:docPartBody>
        <w:p w:rsidR="00B764AD" w:rsidRDefault="00B764AD">
          <w:pPr>
            <w:pStyle w:val="30159E951BF74828B8487F88676BC430"/>
          </w:pPr>
          <w:r w:rsidRPr="00853F0C">
            <w:rPr>
              <w:rStyle w:val="a3"/>
            </w:rPr>
            <w:t>Место для ввода текста.</w:t>
          </w:r>
        </w:p>
      </w:docPartBody>
    </w:docPart>
    <w:docPart>
      <w:docPartPr>
        <w:name w:val="6DAE0002573B4EFB8E3E709E10A5D169"/>
        <w:category>
          <w:name w:val="Общие"/>
          <w:gallery w:val="placeholder"/>
        </w:category>
        <w:types>
          <w:type w:val="bbPlcHdr"/>
        </w:types>
        <w:behaviors>
          <w:behavior w:val="content"/>
        </w:behaviors>
        <w:guid w:val="{F7812CAA-9BCB-4D65-BFAA-BE5DFD4C496B}"/>
      </w:docPartPr>
      <w:docPartBody>
        <w:p w:rsidR="00B764AD" w:rsidRDefault="00B764AD">
          <w:pPr>
            <w:pStyle w:val="6DAE0002573B4EFB8E3E709E10A5D169"/>
          </w:pPr>
          <w:r>
            <w:rPr>
              <w:color w:val="808080" w:themeColor="background1" w:themeShade="80"/>
            </w:rPr>
            <w:t>Укажите документ или вид сведений</w:t>
          </w:r>
        </w:p>
      </w:docPartBody>
    </w:docPart>
    <w:docPart>
      <w:docPartPr>
        <w:name w:val="34601C1DAC5840EEB39B16F38A4A22D3"/>
        <w:category>
          <w:name w:val="Общие"/>
          <w:gallery w:val="placeholder"/>
        </w:category>
        <w:types>
          <w:type w:val="bbPlcHdr"/>
        </w:types>
        <w:behaviors>
          <w:behavior w:val="content"/>
        </w:behaviors>
        <w:guid w:val="{67B91E6C-A6B0-4DFD-82F8-37591EA8A891}"/>
      </w:docPartPr>
      <w:docPartBody>
        <w:p w:rsidR="00B764AD" w:rsidRDefault="00B764AD">
          <w:pPr>
            <w:pStyle w:val="34601C1DAC5840EEB39B16F38A4A22D3"/>
          </w:pPr>
          <w:r>
            <w:rPr>
              <w:color w:val="808080" w:themeColor="background1" w:themeShade="80"/>
            </w:rPr>
            <w:t>Укажите документ или вид сведений</w:t>
          </w:r>
        </w:p>
      </w:docPartBody>
    </w:docPart>
    <w:docPart>
      <w:docPartPr>
        <w:name w:val="6F7655B60F79467EA7321AFBEBA9BE6E"/>
        <w:category>
          <w:name w:val="Общие"/>
          <w:gallery w:val="placeholder"/>
        </w:category>
        <w:types>
          <w:type w:val="bbPlcHdr"/>
        </w:types>
        <w:behaviors>
          <w:behavior w:val="content"/>
        </w:behaviors>
        <w:guid w:val="{3775828B-DDC4-4F29-BE0F-6256D59550BC}"/>
      </w:docPartPr>
      <w:docPartBody>
        <w:p w:rsidR="00B764AD" w:rsidRDefault="00B764AD">
          <w:pPr>
            <w:pStyle w:val="6F7655B60F79467EA7321AFBEBA9BE6E"/>
          </w:pPr>
          <w:r>
            <w:rPr>
              <w:color w:val="808080" w:themeColor="background1" w:themeShade="80"/>
            </w:rPr>
            <w:t>Укажите документ или вид сведений</w:t>
          </w:r>
        </w:p>
      </w:docPartBody>
    </w:docPart>
    <w:docPart>
      <w:docPartPr>
        <w:name w:val="4A77322EF84F4958AD3653A865210971"/>
        <w:category>
          <w:name w:val="Общие"/>
          <w:gallery w:val="placeholder"/>
        </w:category>
        <w:types>
          <w:type w:val="bbPlcHdr"/>
        </w:types>
        <w:behaviors>
          <w:behavior w:val="content"/>
        </w:behaviors>
        <w:guid w:val="{A3E2BFE0-1E79-4DE2-A3B0-435CF1CB7FBD}"/>
      </w:docPartPr>
      <w:docPartBody>
        <w:p w:rsidR="00B764AD" w:rsidRDefault="00B764AD">
          <w:pPr>
            <w:pStyle w:val="4A77322EF84F4958AD3653A865210971"/>
          </w:pPr>
          <w:r w:rsidRPr="00853F0C">
            <w:rPr>
              <w:rStyle w:val="a3"/>
            </w:rPr>
            <w:t>Место для ввода текста.</w:t>
          </w:r>
        </w:p>
      </w:docPartBody>
    </w:docPart>
    <w:docPart>
      <w:docPartPr>
        <w:name w:val="E73E13223AB745BC9E9A70B15B302189"/>
        <w:category>
          <w:name w:val="Общие"/>
          <w:gallery w:val="placeholder"/>
        </w:category>
        <w:types>
          <w:type w:val="bbPlcHdr"/>
        </w:types>
        <w:behaviors>
          <w:behavior w:val="content"/>
        </w:behaviors>
        <w:guid w:val="{F667B247-49B1-4E27-8EEB-CBAAB01A0B9C}"/>
      </w:docPartPr>
      <w:docPartBody>
        <w:p w:rsidR="00B764AD" w:rsidRDefault="00B764AD">
          <w:pPr>
            <w:pStyle w:val="E73E13223AB745BC9E9A70B15B302189"/>
          </w:pPr>
          <w:r>
            <w:rPr>
              <w:color w:val="808080" w:themeColor="background1" w:themeShade="80"/>
            </w:rPr>
            <w:t>Укажите документ или вид сведений</w:t>
          </w:r>
        </w:p>
      </w:docPartBody>
    </w:docPart>
    <w:docPart>
      <w:docPartPr>
        <w:name w:val="90B8B5E7FCD74AFEB50064161CBF5838"/>
        <w:category>
          <w:name w:val="Общие"/>
          <w:gallery w:val="placeholder"/>
        </w:category>
        <w:types>
          <w:type w:val="bbPlcHdr"/>
        </w:types>
        <w:behaviors>
          <w:behavior w:val="content"/>
        </w:behaviors>
        <w:guid w:val="{D29658B7-A740-4A4A-9EC3-3EA026A97D8E}"/>
      </w:docPartPr>
      <w:docPartBody>
        <w:p w:rsidR="00B764AD" w:rsidRDefault="00B764AD">
          <w:pPr>
            <w:pStyle w:val="90B8B5E7FCD74AFEB50064161CBF5838"/>
          </w:pPr>
          <w:r>
            <w:rPr>
              <w:color w:val="808080" w:themeColor="background1" w:themeShade="80"/>
            </w:rPr>
            <w:t>Укажите документ или вид сведений</w:t>
          </w:r>
        </w:p>
      </w:docPartBody>
    </w:docPart>
    <w:docPart>
      <w:docPartPr>
        <w:name w:val="9A2EA7D5838347EBB2CBA0B1CBBFFEAD"/>
        <w:category>
          <w:name w:val="Общие"/>
          <w:gallery w:val="placeholder"/>
        </w:category>
        <w:types>
          <w:type w:val="bbPlcHdr"/>
        </w:types>
        <w:behaviors>
          <w:behavior w:val="content"/>
        </w:behaviors>
        <w:guid w:val="{7DA7A706-E1EB-4ED0-8564-7C5BE0F6D945}"/>
      </w:docPartPr>
      <w:docPartBody>
        <w:p w:rsidR="00B764AD" w:rsidRDefault="00B764AD">
          <w:pPr>
            <w:pStyle w:val="9A2EA7D5838347EBB2CBA0B1CBBFFEAD"/>
          </w:pPr>
          <w:r w:rsidRPr="00853F0C">
            <w:rPr>
              <w:rStyle w:val="a3"/>
            </w:rPr>
            <w:t>Место для ввода текста.</w:t>
          </w:r>
        </w:p>
      </w:docPartBody>
    </w:docPart>
    <w:docPart>
      <w:docPartPr>
        <w:name w:val="79C5D9FBD1EB49DF8EB4740308A8D2EC"/>
        <w:category>
          <w:name w:val="Общие"/>
          <w:gallery w:val="placeholder"/>
        </w:category>
        <w:types>
          <w:type w:val="bbPlcHdr"/>
        </w:types>
        <w:behaviors>
          <w:behavior w:val="content"/>
        </w:behaviors>
        <w:guid w:val="{4A28E333-FCA6-43A6-84D4-A782D717026B}"/>
      </w:docPartPr>
      <w:docPartBody>
        <w:p w:rsidR="00B764AD" w:rsidRDefault="00B764AD">
          <w:pPr>
            <w:pStyle w:val="79C5D9FBD1EB49DF8EB4740308A8D2EC"/>
          </w:pPr>
          <w:r w:rsidRPr="00853F0C">
            <w:rPr>
              <w:rStyle w:val="a3"/>
            </w:rPr>
            <w:t>Место для ввода текста.</w:t>
          </w:r>
        </w:p>
      </w:docPartBody>
    </w:docPart>
    <w:docPart>
      <w:docPartPr>
        <w:name w:val="0A6E2C3927D24E62A497E89DDEF8A62C"/>
        <w:category>
          <w:name w:val="Общие"/>
          <w:gallery w:val="placeholder"/>
        </w:category>
        <w:types>
          <w:type w:val="bbPlcHdr"/>
        </w:types>
        <w:behaviors>
          <w:behavior w:val="content"/>
        </w:behaviors>
        <w:guid w:val="{DE746351-9C4A-4015-B5D7-2B76D6C5E26E}"/>
      </w:docPartPr>
      <w:docPartBody>
        <w:p w:rsidR="00B764AD" w:rsidRDefault="00B764AD">
          <w:pPr>
            <w:pStyle w:val="0A6E2C3927D24E62A497E89DDEF8A62C"/>
          </w:pPr>
          <w:r w:rsidRPr="007027F2">
            <w:rPr>
              <w:rStyle w:val="a3"/>
            </w:rPr>
            <w:t>Выберите стандартный блок.</w:t>
          </w:r>
        </w:p>
      </w:docPartBody>
    </w:docPart>
    <w:docPart>
      <w:docPartPr>
        <w:name w:val="4C0FFA7E91E449CAAAE422A03784A616"/>
        <w:category>
          <w:name w:val="Общие"/>
          <w:gallery w:val="placeholder"/>
        </w:category>
        <w:types>
          <w:type w:val="bbPlcHdr"/>
        </w:types>
        <w:behaviors>
          <w:behavior w:val="content"/>
        </w:behaviors>
        <w:guid w:val="{38F8FFF5-3101-46BB-BD2F-7CEF369061FC}"/>
      </w:docPartPr>
      <w:docPartBody>
        <w:p w:rsidR="00B764AD" w:rsidRDefault="00B764AD">
          <w:pPr>
            <w:pStyle w:val="4C0FFA7E91E449CAAAE422A03784A616"/>
          </w:pPr>
          <w:r w:rsidRPr="00853F0C">
            <w:rPr>
              <w:rStyle w:val="a3"/>
            </w:rPr>
            <w:t>Место для ввода текста.</w:t>
          </w:r>
        </w:p>
      </w:docPartBody>
    </w:docPart>
    <w:docPart>
      <w:docPartPr>
        <w:name w:val="C1945DEA4C87453D83AE2CDA4531C944"/>
        <w:category>
          <w:name w:val="Общие"/>
          <w:gallery w:val="placeholder"/>
        </w:category>
        <w:types>
          <w:type w:val="bbPlcHdr"/>
        </w:types>
        <w:behaviors>
          <w:behavior w:val="content"/>
        </w:behaviors>
        <w:guid w:val="{BFB28BC1-57B7-4C77-983D-C711D4D0458F}"/>
      </w:docPartPr>
      <w:docPartBody>
        <w:p w:rsidR="00B764AD" w:rsidRDefault="00B764AD">
          <w:pPr>
            <w:pStyle w:val="C1945DEA4C87453D83AE2CDA4531C944"/>
          </w:pPr>
          <w:r w:rsidRPr="007027F2">
            <w:rPr>
              <w:rStyle w:val="a3"/>
            </w:rPr>
            <w:t>Выберите стандартный блок.</w:t>
          </w:r>
        </w:p>
      </w:docPartBody>
    </w:docPart>
    <w:docPart>
      <w:docPartPr>
        <w:name w:val="C9EF17A712CA406EB09FEAFA43E16F3D"/>
        <w:category>
          <w:name w:val="Общие"/>
          <w:gallery w:val="placeholder"/>
        </w:category>
        <w:types>
          <w:type w:val="bbPlcHdr"/>
        </w:types>
        <w:behaviors>
          <w:behavior w:val="content"/>
        </w:behaviors>
        <w:guid w:val="{29D945D8-6149-4B41-A71F-5F8CC99C6020}"/>
      </w:docPartPr>
      <w:docPartBody>
        <w:p w:rsidR="00B764AD" w:rsidRDefault="00B764AD">
          <w:pPr>
            <w:pStyle w:val="C9EF17A712CA406EB09FEAFA43E16F3D"/>
          </w:pPr>
          <w:r w:rsidRPr="00C961BF">
            <w:rPr>
              <w:rStyle w:val="a3"/>
            </w:rPr>
            <w:t>В</w:t>
          </w:r>
          <w:r>
            <w:rPr>
              <w:rStyle w:val="a3"/>
            </w:rPr>
            <w:t>ыберите стандартный блок</w:t>
          </w:r>
          <w:r w:rsidRPr="00C961BF">
            <w:rPr>
              <w:rStyle w:val="a3"/>
            </w:rPr>
            <w:t>.</w:t>
          </w:r>
        </w:p>
      </w:docPartBody>
    </w:docPart>
    <w:docPart>
      <w:docPartPr>
        <w:name w:val="7B44549F85FF423FB7EC78837EFA1CC7"/>
        <w:category>
          <w:name w:val="Общие"/>
          <w:gallery w:val="placeholder"/>
        </w:category>
        <w:types>
          <w:type w:val="bbPlcHdr"/>
        </w:types>
        <w:behaviors>
          <w:behavior w:val="content"/>
        </w:behaviors>
        <w:guid w:val="{E09BD1C6-0A52-404D-AF01-DD2C6CC9832C}"/>
      </w:docPartPr>
      <w:docPartBody>
        <w:p w:rsidR="00B764AD" w:rsidRDefault="00B764AD">
          <w:pPr>
            <w:pStyle w:val="7B44549F85FF423FB7EC78837EFA1CC7"/>
          </w:pPr>
          <w:r w:rsidRPr="007027F2">
            <w:rPr>
              <w:rStyle w:val="a3"/>
            </w:rPr>
            <w:t>Выберите стандартный блок.</w:t>
          </w:r>
        </w:p>
      </w:docPartBody>
    </w:docPart>
    <w:docPart>
      <w:docPartPr>
        <w:name w:val="AB97F6F28C6D4F298828D6AE3846BCB0"/>
        <w:category>
          <w:name w:val="Общие"/>
          <w:gallery w:val="placeholder"/>
        </w:category>
        <w:types>
          <w:type w:val="bbPlcHdr"/>
        </w:types>
        <w:behaviors>
          <w:behavior w:val="content"/>
        </w:behaviors>
        <w:guid w:val="{5FFA8C18-DF88-47F6-A823-52DC2B054A9B}"/>
      </w:docPartPr>
      <w:docPartBody>
        <w:p w:rsidR="00B764AD" w:rsidRDefault="00B764AD" w:rsidP="00B764AD">
          <w:pPr>
            <w:pStyle w:val="AB97F6F28C6D4F298828D6AE3846BCB0"/>
          </w:pPr>
          <w:r w:rsidRPr="00853F0C">
            <w:rPr>
              <w:rStyle w:val="a3"/>
            </w:rPr>
            <w:t>Место для ввода текста.</w:t>
          </w:r>
        </w:p>
      </w:docPartBody>
    </w:docPart>
    <w:docPart>
      <w:docPartPr>
        <w:name w:val="17575B6BBAEF4893B167349B5FB083E5"/>
        <w:category>
          <w:name w:val="Общие"/>
          <w:gallery w:val="placeholder"/>
        </w:category>
        <w:types>
          <w:type w:val="bbPlcHdr"/>
        </w:types>
        <w:behaviors>
          <w:behavior w:val="content"/>
        </w:behaviors>
        <w:guid w:val="{6F0603AD-2312-4951-9AE6-A5275433D131}"/>
      </w:docPartPr>
      <w:docPartBody>
        <w:p w:rsidR="00B764AD" w:rsidRDefault="00B764AD" w:rsidP="00B764AD">
          <w:pPr>
            <w:pStyle w:val="17575B6BBAEF4893B167349B5FB083E5"/>
          </w:pPr>
          <w:r w:rsidRPr="00853F0C">
            <w:rPr>
              <w:rStyle w:val="a3"/>
            </w:rPr>
            <w:t>Место для ввода текста.</w:t>
          </w:r>
        </w:p>
      </w:docPartBody>
    </w:docPart>
    <w:docPart>
      <w:docPartPr>
        <w:name w:val="C823151D76FA4DAAB4E91F9C4EF47EAE"/>
        <w:category>
          <w:name w:val="Общие"/>
          <w:gallery w:val="placeholder"/>
        </w:category>
        <w:types>
          <w:type w:val="bbPlcHdr"/>
        </w:types>
        <w:behaviors>
          <w:behavior w:val="content"/>
        </w:behaviors>
        <w:guid w:val="{E37125F4-3528-4F43-8F76-C4569F23A46F}"/>
      </w:docPartPr>
      <w:docPartBody>
        <w:p w:rsidR="00DB3A80" w:rsidRDefault="00B764AD" w:rsidP="00B764AD">
          <w:pPr>
            <w:pStyle w:val="C823151D76FA4DAAB4E91F9C4EF47EAE"/>
          </w:pPr>
          <w:r w:rsidRPr="00853F0C">
            <w:rPr>
              <w:rStyle w:val="a3"/>
            </w:rPr>
            <w:t>Место для ввода текста.</w:t>
          </w:r>
        </w:p>
      </w:docPartBody>
    </w:docPart>
    <w:docPart>
      <w:docPartPr>
        <w:name w:val="B0B9FB762ED4436B97EF5544E0FBF8EA"/>
        <w:category>
          <w:name w:val="Общие"/>
          <w:gallery w:val="placeholder"/>
        </w:category>
        <w:types>
          <w:type w:val="bbPlcHdr"/>
        </w:types>
        <w:behaviors>
          <w:behavior w:val="content"/>
        </w:behaviors>
        <w:guid w:val="{B351E8CC-2165-4030-81D0-4DB2723824FB}"/>
      </w:docPartPr>
      <w:docPartBody>
        <w:p w:rsidR="00DB3A80" w:rsidRDefault="00B764AD" w:rsidP="00B764AD">
          <w:pPr>
            <w:pStyle w:val="B0B9FB762ED4436B97EF5544E0FBF8EA"/>
          </w:pPr>
          <w:r w:rsidRPr="00853F0C">
            <w:rPr>
              <w:rStyle w:val="a3"/>
            </w:rPr>
            <w:t>Место для ввода текста.</w:t>
          </w:r>
        </w:p>
      </w:docPartBody>
    </w:docPart>
    <w:docPart>
      <w:docPartPr>
        <w:name w:val="DB0D37277A1445B492AAB306D753FB51"/>
        <w:category>
          <w:name w:val="Общие"/>
          <w:gallery w:val="placeholder"/>
        </w:category>
        <w:types>
          <w:type w:val="bbPlcHdr"/>
        </w:types>
        <w:behaviors>
          <w:behavior w:val="content"/>
        </w:behaviors>
        <w:guid w:val="{E09A0F10-F39F-4072-9FFA-DDF78105FC22}"/>
      </w:docPartPr>
      <w:docPartBody>
        <w:p w:rsidR="00DB3A80" w:rsidRDefault="00B764AD" w:rsidP="00B764AD">
          <w:pPr>
            <w:pStyle w:val="DB0D37277A1445B492AAB306D753FB51"/>
          </w:pPr>
          <w:r w:rsidRPr="00853F0C">
            <w:rPr>
              <w:rStyle w:val="a3"/>
            </w:rPr>
            <w:t>Место для ввода текста.</w:t>
          </w:r>
        </w:p>
      </w:docPartBody>
    </w:docPart>
    <w:docPart>
      <w:docPartPr>
        <w:name w:val="9E65DE0F9DD2412F90854635EBF204D1"/>
        <w:category>
          <w:name w:val="Общие"/>
          <w:gallery w:val="placeholder"/>
        </w:category>
        <w:types>
          <w:type w:val="bbPlcHdr"/>
        </w:types>
        <w:behaviors>
          <w:behavior w:val="content"/>
        </w:behaviors>
        <w:guid w:val="{86A1E5E0-82E7-4AEC-B63A-05128A30F6F9}"/>
      </w:docPartPr>
      <w:docPartBody>
        <w:p w:rsidR="00DB3A80" w:rsidRDefault="00B764AD" w:rsidP="00B764AD">
          <w:pPr>
            <w:pStyle w:val="9E65DE0F9DD2412F90854635EBF204D1"/>
          </w:pPr>
          <w:r w:rsidRPr="00853F0C">
            <w:rPr>
              <w:rStyle w:val="a3"/>
            </w:rPr>
            <w:t>Место для ввода текста.</w:t>
          </w:r>
        </w:p>
      </w:docPartBody>
    </w:docPart>
    <w:docPart>
      <w:docPartPr>
        <w:name w:val="5E3FD5B4A0324569B41B82FE9FB35F06"/>
        <w:category>
          <w:name w:val="Общие"/>
          <w:gallery w:val="placeholder"/>
        </w:category>
        <w:types>
          <w:type w:val="bbPlcHdr"/>
        </w:types>
        <w:behaviors>
          <w:behavior w:val="content"/>
        </w:behaviors>
        <w:guid w:val="{E5936005-AEB7-40C6-9D33-CDF161B4C06E}"/>
      </w:docPartPr>
      <w:docPartBody>
        <w:p w:rsidR="00DB3A80" w:rsidRDefault="00B764AD" w:rsidP="00B764AD">
          <w:pPr>
            <w:pStyle w:val="5E3FD5B4A0324569B41B82FE9FB35F06"/>
          </w:pPr>
          <w:r w:rsidRPr="00853F0C">
            <w:rPr>
              <w:rStyle w:val="a3"/>
            </w:rPr>
            <w:t>Место для ввода текста.</w:t>
          </w:r>
        </w:p>
      </w:docPartBody>
    </w:docPart>
    <w:docPart>
      <w:docPartPr>
        <w:name w:val="636BEE8DB2D44C95ADFB5E6A244D5BBA"/>
        <w:category>
          <w:name w:val="Общие"/>
          <w:gallery w:val="placeholder"/>
        </w:category>
        <w:types>
          <w:type w:val="bbPlcHdr"/>
        </w:types>
        <w:behaviors>
          <w:behavior w:val="content"/>
        </w:behaviors>
        <w:guid w:val="{7507A95F-EB99-4FE0-9375-D79C9CAADF94}"/>
      </w:docPartPr>
      <w:docPartBody>
        <w:p w:rsidR="00DB3A80" w:rsidRDefault="00B764AD" w:rsidP="00B764AD">
          <w:pPr>
            <w:pStyle w:val="636BEE8DB2D44C95ADFB5E6A244D5BBA"/>
          </w:pPr>
          <w:r w:rsidRPr="00853F0C">
            <w:rPr>
              <w:rStyle w:val="a3"/>
            </w:rPr>
            <w:t>Место для ввода текста.</w:t>
          </w:r>
        </w:p>
      </w:docPartBody>
    </w:docPart>
    <w:docPart>
      <w:docPartPr>
        <w:name w:val="66657879DD8446B5AE73856DA2C56BDA"/>
        <w:category>
          <w:name w:val="Общие"/>
          <w:gallery w:val="placeholder"/>
        </w:category>
        <w:types>
          <w:type w:val="bbPlcHdr"/>
        </w:types>
        <w:behaviors>
          <w:behavior w:val="content"/>
        </w:behaviors>
        <w:guid w:val="{D326BCDD-51EF-4400-8400-FBE29FF61480}"/>
      </w:docPartPr>
      <w:docPartBody>
        <w:p w:rsidR="00DB3A80" w:rsidRDefault="00B764AD" w:rsidP="00B764AD">
          <w:pPr>
            <w:pStyle w:val="66657879DD8446B5AE73856DA2C56BDA"/>
          </w:pPr>
          <w:r w:rsidRPr="00853F0C">
            <w:rPr>
              <w:rStyle w:val="a3"/>
            </w:rPr>
            <w:t>Место для ввода текста.</w:t>
          </w:r>
        </w:p>
      </w:docPartBody>
    </w:docPart>
    <w:docPart>
      <w:docPartPr>
        <w:name w:val="5126B189E5A04E8F80176EDF13D59B06"/>
        <w:category>
          <w:name w:val="Общие"/>
          <w:gallery w:val="placeholder"/>
        </w:category>
        <w:types>
          <w:type w:val="bbPlcHdr"/>
        </w:types>
        <w:behaviors>
          <w:behavior w:val="content"/>
        </w:behaviors>
        <w:guid w:val="{2154A056-A4A4-4B6D-8502-AE776FC31008}"/>
      </w:docPartPr>
      <w:docPartBody>
        <w:p w:rsidR="00DB3A80" w:rsidRDefault="00B764AD" w:rsidP="00B764AD">
          <w:pPr>
            <w:pStyle w:val="5126B189E5A04E8F80176EDF13D59B06"/>
          </w:pPr>
          <w:r w:rsidRPr="00853F0C">
            <w:rPr>
              <w:rStyle w:val="a3"/>
            </w:rPr>
            <w:t>Место для ввода текста.</w:t>
          </w:r>
        </w:p>
      </w:docPartBody>
    </w:docPart>
    <w:docPart>
      <w:docPartPr>
        <w:name w:val="9AFBF32887594ECAA0B19A51AFC234D8"/>
        <w:category>
          <w:name w:val="Общие"/>
          <w:gallery w:val="placeholder"/>
        </w:category>
        <w:types>
          <w:type w:val="bbPlcHdr"/>
        </w:types>
        <w:behaviors>
          <w:behavior w:val="content"/>
        </w:behaviors>
        <w:guid w:val="{DF83AAF5-6B20-4FD8-BBCD-0B22A550B7D4}"/>
      </w:docPartPr>
      <w:docPartBody>
        <w:p w:rsidR="00DD7C5A" w:rsidRDefault="00DB3A80" w:rsidP="00DB3A80">
          <w:pPr>
            <w:pStyle w:val="9AFBF32887594ECAA0B19A51AFC234D8"/>
          </w:pPr>
          <w:r w:rsidRPr="00853F0C">
            <w:rPr>
              <w:rStyle w:val="a3"/>
            </w:rPr>
            <w:t>Место для ввода текста.</w:t>
          </w:r>
        </w:p>
      </w:docPartBody>
    </w:docPart>
    <w:docPart>
      <w:docPartPr>
        <w:name w:val="85423C8439244DB192EB791B1725FD19"/>
        <w:category>
          <w:name w:val="Общие"/>
          <w:gallery w:val="placeholder"/>
        </w:category>
        <w:types>
          <w:type w:val="bbPlcHdr"/>
        </w:types>
        <w:behaviors>
          <w:behavior w:val="content"/>
        </w:behaviors>
        <w:guid w:val="{17002CE2-DE16-499C-8970-FBC5D9DF6B99}"/>
      </w:docPartPr>
      <w:docPartBody>
        <w:p w:rsidR="00DD7C5A" w:rsidRDefault="00DB3A80" w:rsidP="00DB3A80">
          <w:pPr>
            <w:pStyle w:val="85423C8439244DB192EB791B1725FD19"/>
          </w:pPr>
          <w:r w:rsidRPr="00853F0C">
            <w:rPr>
              <w:rStyle w:val="a3"/>
            </w:rPr>
            <w:t>Место для ввода текста.</w:t>
          </w:r>
        </w:p>
      </w:docPartBody>
    </w:docPart>
    <w:docPart>
      <w:docPartPr>
        <w:name w:val="18D97CA330214F0CB2E98CE5D34C0335"/>
        <w:category>
          <w:name w:val="Общие"/>
          <w:gallery w:val="placeholder"/>
        </w:category>
        <w:types>
          <w:type w:val="bbPlcHdr"/>
        </w:types>
        <w:behaviors>
          <w:behavior w:val="content"/>
        </w:behaviors>
        <w:guid w:val="{CAE1689D-D855-44C5-AC3B-4DBA378520F6}"/>
      </w:docPartPr>
      <w:docPartBody>
        <w:p w:rsidR="00DD7C5A" w:rsidRDefault="00DB3A80" w:rsidP="00DB3A80">
          <w:pPr>
            <w:pStyle w:val="18D97CA330214F0CB2E98CE5D34C0335"/>
          </w:pPr>
          <w:r w:rsidRPr="00853F0C">
            <w:rPr>
              <w:rStyle w:val="a3"/>
            </w:rPr>
            <w:t>Место для ввода текста.</w:t>
          </w:r>
        </w:p>
      </w:docPartBody>
    </w:docPart>
    <w:docPart>
      <w:docPartPr>
        <w:name w:val="0559CD418BDE4C6B81AD30D18EBE0C69"/>
        <w:category>
          <w:name w:val="Общие"/>
          <w:gallery w:val="placeholder"/>
        </w:category>
        <w:types>
          <w:type w:val="bbPlcHdr"/>
        </w:types>
        <w:behaviors>
          <w:behavior w:val="content"/>
        </w:behaviors>
        <w:guid w:val="{751BE9ED-B3F3-46CD-907C-54CB32B47DBB}"/>
      </w:docPartPr>
      <w:docPartBody>
        <w:p w:rsidR="00DD7C5A" w:rsidRDefault="00DB3A80" w:rsidP="00DB3A80">
          <w:pPr>
            <w:pStyle w:val="0559CD418BDE4C6B81AD30D18EBE0C69"/>
          </w:pPr>
          <w:r w:rsidRPr="00853F0C">
            <w:rPr>
              <w:rStyle w:val="a3"/>
            </w:rPr>
            <w:t>Место для ввода текста.</w:t>
          </w:r>
        </w:p>
      </w:docPartBody>
    </w:docPart>
    <w:docPart>
      <w:docPartPr>
        <w:name w:val="EE9962A07C9E4FB3944029D420A46D02"/>
        <w:category>
          <w:name w:val="Общие"/>
          <w:gallery w:val="placeholder"/>
        </w:category>
        <w:types>
          <w:type w:val="bbPlcHdr"/>
        </w:types>
        <w:behaviors>
          <w:behavior w:val="content"/>
        </w:behaviors>
        <w:guid w:val="{547E7E87-4F50-4922-BC75-0047C922BFD4}"/>
      </w:docPartPr>
      <w:docPartBody>
        <w:p w:rsidR="00DD7C5A" w:rsidRDefault="00DB3A80" w:rsidP="00DB3A80">
          <w:pPr>
            <w:pStyle w:val="EE9962A07C9E4FB3944029D420A46D02"/>
          </w:pPr>
          <w:r w:rsidRPr="00853F0C">
            <w:rPr>
              <w:rStyle w:val="a3"/>
            </w:rPr>
            <w:t>Место для ввода текста.</w:t>
          </w:r>
        </w:p>
      </w:docPartBody>
    </w:docPart>
    <w:docPart>
      <w:docPartPr>
        <w:name w:val="71A8688867224D6C929FCDF3A99F3694"/>
        <w:category>
          <w:name w:val="Общие"/>
          <w:gallery w:val="placeholder"/>
        </w:category>
        <w:types>
          <w:type w:val="bbPlcHdr"/>
        </w:types>
        <w:behaviors>
          <w:behavior w:val="content"/>
        </w:behaviors>
        <w:guid w:val="{A9C58EF0-243B-4642-8875-88D6E4B468A2}"/>
      </w:docPartPr>
      <w:docPartBody>
        <w:p w:rsidR="00DD7C5A" w:rsidRDefault="00DB3A80" w:rsidP="00DB3A80">
          <w:pPr>
            <w:pStyle w:val="71A8688867224D6C929FCDF3A99F3694"/>
          </w:pPr>
          <w:r w:rsidRPr="00853F0C">
            <w:rPr>
              <w:rStyle w:val="a3"/>
            </w:rPr>
            <w:t>Место для ввода текста.</w:t>
          </w:r>
        </w:p>
      </w:docPartBody>
    </w:docPart>
    <w:docPart>
      <w:docPartPr>
        <w:name w:val="5B1BB4753B884FBEA1E7A15C851EA344"/>
        <w:category>
          <w:name w:val="Общие"/>
          <w:gallery w:val="placeholder"/>
        </w:category>
        <w:types>
          <w:type w:val="bbPlcHdr"/>
        </w:types>
        <w:behaviors>
          <w:behavior w:val="content"/>
        </w:behaviors>
        <w:guid w:val="{5CF04810-5669-4D61-9ED2-8714C5441AF8}"/>
      </w:docPartPr>
      <w:docPartBody>
        <w:p w:rsidR="00DD7C5A" w:rsidRDefault="00DB3A80" w:rsidP="00DB3A80">
          <w:pPr>
            <w:pStyle w:val="5B1BB4753B884FBEA1E7A15C851EA344"/>
          </w:pPr>
          <w:r w:rsidRPr="00853F0C">
            <w:rPr>
              <w:rStyle w:val="a3"/>
            </w:rPr>
            <w:t>Место для ввода текста.</w:t>
          </w:r>
        </w:p>
      </w:docPartBody>
    </w:docPart>
    <w:docPart>
      <w:docPartPr>
        <w:name w:val="7CCB3AFAA3894EF9B2F2090E8C4A2577"/>
        <w:category>
          <w:name w:val="Общие"/>
          <w:gallery w:val="placeholder"/>
        </w:category>
        <w:types>
          <w:type w:val="bbPlcHdr"/>
        </w:types>
        <w:behaviors>
          <w:behavior w:val="content"/>
        </w:behaviors>
        <w:guid w:val="{4D77618F-FD45-4379-9AEF-3294EBE46ABB}"/>
      </w:docPartPr>
      <w:docPartBody>
        <w:p w:rsidR="00DD7C5A" w:rsidRDefault="00DB3A80" w:rsidP="00DB3A80">
          <w:pPr>
            <w:pStyle w:val="7CCB3AFAA3894EF9B2F2090E8C4A2577"/>
          </w:pPr>
          <w:r w:rsidRPr="00853F0C">
            <w:rPr>
              <w:rStyle w:val="a3"/>
            </w:rPr>
            <w:t>Место для ввода текста.</w:t>
          </w:r>
        </w:p>
      </w:docPartBody>
    </w:docPart>
    <w:docPart>
      <w:docPartPr>
        <w:name w:val="C5E1AD73B83F4EBB96B53A3AA45B2DDD"/>
        <w:category>
          <w:name w:val="Общие"/>
          <w:gallery w:val="placeholder"/>
        </w:category>
        <w:types>
          <w:type w:val="bbPlcHdr"/>
        </w:types>
        <w:behaviors>
          <w:behavior w:val="content"/>
        </w:behaviors>
        <w:guid w:val="{A2CFD17E-C969-4CC6-9D1C-4DFC8189531F}"/>
      </w:docPartPr>
      <w:docPartBody>
        <w:p w:rsidR="00DD7C5A" w:rsidRDefault="00DB3A80" w:rsidP="00DB3A80">
          <w:pPr>
            <w:pStyle w:val="C5E1AD73B83F4EBB96B53A3AA45B2DDD"/>
          </w:pPr>
          <w:r w:rsidRPr="00853F0C">
            <w:rPr>
              <w:rStyle w:val="a3"/>
            </w:rPr>
            <w:t>Место для ввода текста.</w:t>
          </w:r>
        </w:p>
      </w:docPartBody>
    </w:docPart>
    <w:docPart>
      <w:docPartPr>
        <w:name w:val="4D3A7F40793D42CCB47EE9D4921AAA51"/>
        <w:category>
          <w:name w:val="Общие"/>
          <w:gallery w:val="placeholder"/>
        </w:category>
        <w:types>
          <w:type w:val="bbPlcHdr"/>
        </w:types>
        <w:behaviors>
          <w:behavior w:val="content"/>
        </w:behaviors>
        <w:guid w:val="{57822285-FBF6-4FC6-8955-1A726445D0D3}"/>
      </w:docPartPr>
      <w:docPartBody>
        <w:p w:rsidR="00DD7C5A" w:rsidRDefault="00DB3A80" w:rsidP="00DB3A80">
          <w:pPr>
            <w:pStyle w:val="4D3A7F40793D42CCB47EE9D4921AAA51"/>
          </w:pPr>
          <w:r w:rsidRPr="00853F0C">
            <w:rPr>
              <w:rStyle w:val="a3"/>
            </w:rPr>
            <w:t>Место для ввода текста.</w:t>
          </w:r>
        </w:p>
      </w:docPartBody>
    </w:docPart>
    <w:docPart>
      <w:docPartPr>
        <w:name w:val="387A1819F10A472C94182E354F0F43F0"/>
        <w:category>
          <w:name w:val="Общие"/>
          <w:gallery w:val="placeholder"/>
        </w:category>
        <w:types>
          <w:type w:val="bbPlcHdr"/>
        </w:types>
        <w:behaviors>
          <w:behavior w:val="content"/>
        </w:behaviors>
        <w:guid w:val="{BDE2E3A3-B22B-4240-9968-4779EEBF215D}"/>
      </w:docPartPr>
      <w:docPartBody>
        <w:p w:rsidR="00DD7C5A" w:rsidRDefault="00DB3A80" w:rsidP="00DB3A80">
          <w:pPr>
            <w:pStyle w:val="387A1819F10A472C94182E354F0F43F0"/>
          </w:pPr>
          <w:r w:rsidRPr="00853F0C">
            <w:rPr>
              <w:rStyle w:val="a3"/>
            </w:rPr>
            <w:t>Место для ввода текста.</w:t>
          </w:r>
        </w:p>
      </w:docPartBody>
    </w:docPart>
    <w:docPart>
      <w:docPartPr>
        <w:name w:val="8BB0526F46CF471FA9FC6C90ABD984E2"/>
        <w:category>
          <w:name w:val="Общие"/>
          <w:gallery w:val="placeholder"/>
        </w:category>
        <w:types>
          <w:type w:val="bbPlcHdr"/>
        </w:types>
        <w:behaviors>
          <w:behavior w:val="content"/>
        </w:behaviors>
        <w:guid w:val="{230AE26C-A080-4EDF-8315-2367CA3439F1}"/>
      </w:docPartPr>
      <w:docPartBody>
        <w:p w:rsidR="00DD7C5A" w:rsidRDefault="00DB3A80" w:rsidP="00DB3A80">
          <w:pPr>
            <w:pStyle w:val="8BB0526F46CF471FA9FC6C90ABD984E2"/>
          </w:pPr>
          <w:r w:rsidRPr="00853F0C">
            <w:rPr>
              <w:rStyle w:val="a3"/>
            </w:rPr>
            <w:t>Место для ввода текста.</w:t>
          </w:r>
        </w:p>
      </w:docPartBody>
    </w:docPart>
    <w:docPart>
      <w:docPartPr>
        <w:name w:val="B22CEE56F02346F1A0E5961BFE6DF642"/>
        <w:category>
          <w:name w:val="Общие"/>
          <w:gallery w:val="placeholder"/>
        </w:category>
        <w:types>
          <w:type w:val="bbPlcHdr"/>
        </w:types>
        <w:behaviors>
          <w:behavior w:val="content"/>
        </w:behaviors>
        <w:guid w:val="{4AC18CE9-B76A-451E-B015-9D59F5E88130}"/>
      </w:docPartPr>
      <w:docPartBody>
        <w:p w:rsidR="00DD7C5A" w:rsidRDefault="00DB3A80" w:rsidP="00DB3A80">
          <w:pPr>
            <w:pStyle w:val="B22CEE56F02346F1A0E5961BFE6DF642"/>
          </w:pPr>
          <w:r w:rsidRPr="00853F0C">
            <w:rPr>
              <w:rStyle w:val="a3"/>
            </w:rPr>
            <w:t>Место для ввода текста.</w:t>
          </w:r>
        </w:p>
      </w:docPartBody>
    </w:docPart>
    <w:docPart>
      <w:docPartPr>
        <w:name w:val="0886EB40D4B64016B8B6908EF6977D60"/>
        <w:category>
          <w:name w:val="Общие"/>
          <w:gallery w:val="placeholder"/>
        </w:category>
        <w:types>
          <w:type w:val="bbPlcHdr"/>
        </w:types>
        <w:behaviors>
          <w:behavior w:val="content"/>
        </w:behaviors>
        <w:guid w:val="{DABA2527-DF9F-4A62-AE73-509249CD7020}"/>
      </w:docPartPr>
      <w:docPartBody>
        <w:p w:rsidR="00DD7C5A" w:rsidRDefault="00DB3A80" w:rsidP="00DB3A80">
          <w:pPr>
            <w:pStyle w:val="0886EB40D4B64016B8B6908EF6977D60"/>
          </w:pPr>
          <w:r w:rsidRPr="00853F0C">
            <w:rPr>
              <w:rStyle w:val="a3"/>
            </w:rPr>
            <w:t>Место для ввода текста.</w:t>
          </w:r>
        </w:p>
      </w:docPartBody>
    </w:docPart>
    <w:docPart>
      <w:docPartPr>
        <w:name w:val="5D9A5A47BA1640FE9AA512D88149D064"/>
        <w:category>
          <w:name w:val="Общие"/>
          <w:gallery w:val="placeholder"/>
        </w:category>
        <w:types>
          <w:type w:val="bbPlcHdr"/>
        </w:types>
        <w:behaviors>
          <w:behavior w:val="content"/>
        </w:behaviors>
        <w:guid w:val="{37495957-647C-4D49-92BB-F7A38AC880BB}"/>
      </w:docPartPr>
      <w:docPartBody>
        <w:p w:rsidR="00D2276A" w:rsidRDefault="00DD7C5A" w:rsidP="00DD7C5A">
          <w:pPr>
            <w:pStyle w:val="5D9A5A47BA1640FE9AA512D88149D064"/>
          </w:pPr>
          <w:r w:rsidRPr="00853F0C">
            <w:rPr>
              <w:rStyle w:val="a3"/>
            </w:rPr>
            <w:t>Место для ввода текста.</w:t>
          </w:r>
        </w:p>
      </w:docPartBody>
    </w:docPart>
    <w:docPart>
      <w:docPartPr>
        <w:name w:val="55D170462A304EC6833CF8C39D7FE355"/>
        <w:category>
          <w:name w:val="Общие"/>
          <w:gallery w:val="placeholder"/>
        </w:category>
        <w:types>
          <w:type w:val="bbPlcHdr"/>
        </w:types>
        <w:behaviors>
          <w:behavior w:val="content"/>
        </w:behaviors>
        <w:guid w:val="{F80CE090-BA71-469A-BF3B-410A1F6516D6}"/>
      </w:docPartPr>
      <w:docPartBody>
        <w:p w:rsidR="00D2276A" w:rsidRDefault="00DD7C5A" w:rsidP="00DD7C5A">
          <w:pPr>
            <w:pStyle w:val="55D170462A304EC6833CF8C39D7FE355"/>
          </w:pPr>
          <w:r w:rsidRPr="00853F0C">
            <w:rPr>
              <w:rStyle w:val="a3"/>
            </w:rPr>
            <w:t>Место для ввода текста.</w:t>
          </w:r>
        </w:p>
      </w:docPartBody>
    </w:docPart>
    <w:docPart>
      <w:docPartPr>
        <w:name w:val="7D8B0380D10542CAAA00BC935E70C7F2"/>
        <w:category>
          <w:name w:val="Общие"/>
          <w:gallery w:val="placeholder"/>
        </w:category>
        <w:types>
          <w:type w:val="bbPlcHdr"/>
        </w:types>
        <w:behaviors>
          <w:behavior w:val="content"/>
        </w:behaviors>
        <w:guid w:val="{CAB75BC7-F866-4B63-BD42-256936DF9756}"/>
      </w:docPartPr>
      <w:docPartBody>
        <w:p w:rsidR="00535111" w:rsidRDefault="00C25181" w:rsidP="00C25181">
          <w:pPr>
            <w:pStyle w:val="7D8B0380D10542CAAA00BC935E70C7F2"/>
          </w:pPr>
          <w:r w:rsidRPr="00853F0C">
            <w:rPr>
              <w:rStyle w:val="a3"/>
            </w:rPr>
            <w:t>Место для ввода текста.</w:t>
          </w:r>
        </w:p>
      </w:docPartBody>
    </w:docPart>
    <w:docPart>
      <w:docPartPr>
        <w:name w:val="23C8C869493045A98AAD91B777088540"/>
        <w:category>
          <w:name w:val="Общие"/>
          <w:gallery w:val="placeholder"/>
        </w:category>
        <w:types>
          <w:type w:val="bbPlcHdr"/>
        </w:types>
        <w:behaviors>
          <w:behavior w:val="content"/>
        </w:behaviors>
        <w:guid w:val="{68EC3C03-B472-4262-88B8-0E722FF8228B}"/>
      </w:docPartPr>
      <w:docPartBody>
        <w:p w:rsidR="00535111" w:rsidRDefault="00C25181" w:rsidP="00C25181">
          <w:pPr>
            <w:pStyle w:val="23C8C869493045A98AAD91B777088540"/>
          </w:pPr>
          <w:r w:rsidRPr="00853F0C">
            <w:rPr>
              <w:rStyle w:val="a3"/>
            </w:rPr>
            <w:t>Место для ввода текста.</w:t>
          </w:r>
        </w:p>
      </w:docPartBody>
    </w:docPart>
    <w:docPart>
      <w:docPartPr>
        <w:name w:val="53DC7681B98748E18B9D0CC03E3C3FE1"/>
        <w:category>
          <w:name w:val="Общие"/>
          <w:gallery w:val="placeholder"/>
        </w:category>
        <w:types>
          <w:type w:val="bbPlcHdr"/>
        </w:types>
        <w:behaviors>
          <w:behavior w:val="content"/>
        </w:behaviors>
        <w:guid w:val="{B5A7F400-111D-47C1-8869-1ECBA298D343}"/>
      </w:docPartPr>
      <w:docPartBody>
        <w:p w:rsidR="00535111" w:rsidRDefault="00C25181" w:rsidP="00C25181">
          <w:pPr>
            <w:pStyle w:val="53DC7681B98748E18B9D0CC03E3C3FE1"/>
          </w:pPr>
          <w:r w:rsidRPr="00853F0C">
            <w:rPr>
              <w:rStyle w:val="a3"/>
            </w:rPr>
            <w:t>Место для ввода текста.</w:t>
          </w:r>
        </w:p>
      </w:docPartBody>
    </w:docPart>
    <w:docPart>
      <w:docPartPr>
        <w:name w:val="BF4F48B82E4B4AEB9490A36EA2BD69B5"/>
        <w:category>
          <w:name w:val="Общие"/>
          <w:gallery w:val="placeholder"/>
        </w:category>
        <w:types>
          <w:type w:val="bbPlcHdr"/>
        </w:types>
        <w:behaviors>
          <w:behavior w:val="content"/>
        </w:behaviors>
        <w:guid w:val="{5AD7081C-5D5C-419E-8EC3-DAA2593D943D}"/>
      </w:docPartPr>
      <w:docPartBody>
        <w:p w:rsidR="00000000" w:rsidRDefault="00DE4FE9" w:rsidP="00DE4FE9">
          <w:pPr>
            <w:pStyle w:val="BF4F48B82E4B4AEB9490A36EA2BD69B5"/>
          </w:pPr>
          <w:r w:rsidRPr="00853F0C">
            <w:rPr>
              <w:rStyle w:val="a3"/>
            </w:rPr>
            <w:t xml:space="preserve">Место для ввода </w:t>
          </w:r>
          <w:r>
            <w:rPr>
              <w:rStyle w:val="a3"/>
            </w:rPr>
            <w:t>номера</w:t>
          </w:r>
        </w:p>
      </w:docPartBody>
    </w:docPart>
    <w:docPart>
      <w:docPartPr>
        <w:name w:val="B90C21836642469195571B9CDC8CD3F0"/>
        <w:category>
          <w:name w:val="Общие"/>
          <w:gallery w:val="placeholder"/>
        </w:category>
        <w:types>
          <w:type w:val="bbPlcHdr"/>
        </w:types>
        <w:behaviors>
          <w:behavior w:val="content"/>
        </w:behaviors>
        <w:guid w:val="{16F64F0A-AE87-48F7-8C97-1A405849254E}"/>
      </w:docPartPr>
      <w:docPartBody>
        <w:p w:rsidR="00000000" w:rsidRDefault="00DE4FE9" w:rsidP="00DE4FE9">
          <w:pPr>
            <w:pStyle w:val="B90C21836642469195571B9CDC8CD3F0"/>
          </w:pPr>
          <w:r w:rsidRPr="00853F0C">
            <w:rPr>
              <w:rStyle w:val="a3"/>
            </w:rPr>
            <w:t xml:space="preserve">Место для ввода </w:t>
          </w:r>
          <w:r>
            <w:rPr>
              <w:rStyle w:val="a3"/>
            </w:rPr>
            <w:t>номера</w:t>
          </w:r>
        </w:p>
      </w:docPartBody>
    </w:docPart>
    <w:docPart>
      <w:docPartPr>
        <w:name w:val="913A2B80532B4AB3BEFA2523CD5FCF81"/>
        <w:category>
          <w:name w:val="Общие"/>
          <w:gallery w:val="placeholder"/>
        </w:category>
        <w:types>
          <w:type w:val="bbPlcHdr"/>
        </w:types>
        <w:behaviors>
          <w:behavior w:val="content"/>
        </w:behaviors>
        <w:guid w:val="{EFD4183B-660B-4CCB-8C12-C9308FDAE0B1}"/>
      </w:docPartPr>
      <w:docPartBody>
        <w:p w:rsidR="00000000" w:rsidRDefault="00DE4FE9" w:rsidP="00DE4FE9">
          <w:pPr>
            <w:pStyle w:val="913A2B80532B4AB3BEFA2523CD5FCF81"/>
          </w:pPr>
          <w:r w:rsidRPr="00853F0C">
            <w:rPr>
              <w:rStyle w:val="a3"/>
            </w:rPr>
            <w:t xml:space="preserve">Место для ввода </w:t>
          </w:r>
          <w:r>
            <w:rPr>
              <w:rStyle w:val="a3"/>
            </w:rPr>
            <w:t>номера</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markup="0" w:comments="0" w:insDel="0" w:formatting="0" w:inkAnnotation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764AD"/>
    <w:rsid w:val="000005D6"/>
    <w:rsid w:val="00017326"/>
    <w:rsid w:val="000B1627"/>
    <w:rsid w:val="000D15BE"/>
    <w:rsid w:val="0015342D"/>
    <w:rsid w:val="00212F9E"/>
    <w:rsid w:val="002207D7"/>
    <w:rsid w:val="00331EAB"/>
    <w:rsid w:val="00385088"/>
    <w:rsid w:val="003E34C9"/>
    <w:rsid w:val="00431D1B"/>
    <w:rsid w:val="0044396C"/>
    <w:rsid w:val="00457306"/>
    <w:rsid w:val="004D5440"/>
    <w:rsid w:val="00535111"/>
    <w:rsid w:val="00537C6C"/>
    <w:rsid w:val="00545F99"/>
    <w:rsid w:val="005967AA"/>
    <w:rsid w:val="006339EE"/>
    <w:rsid w:val="006663B5"/>
    <w:rsid w:val="00677FB3"/>
    <w:rsid w:val="0069480A"/>
    <w:rsid w:val="006D0EA9"/>
    <w:rsid w:val="0070531C"/>
    <w:rsid w:val="00795813"/>
    <w:rsid w:val="00795ADA"/>
    <w:rsid w:val="007A1C57"/>
    <w:rsid w:val="007D6B07"/>
    <w:rsid w:val="0082148B"/>
    <w:rsid w:val="008302B1"/>
    <w:rsid w:val="0084298C"/>
    <w:rsid w:val="008A2500"/>
    <w:rsid w:val="008C47B0"/>
    <w:rsid w:val="009B4BE8"/>
    <w:rsid w:val="00AD2ACE"/>
    <w:rsid w:val="00B04B5B"/>
    <w:rsid w:val="00B45006"/>
    <w:rsid w:val="00B47EE4"/>
    <w:rsid w:val="00B764AD"/>
    <w:rsid w:val="00C25181"/>
    <w:rsid w:val="00C54175"/>
    <w:rsid w:val="00C576A5"/>
    <w:rsid w:val="00C64B56"/>
    <w:rsid w:val="00C71CB2"/>
    <w:rsid w:val="00D2276A"/>
    <w:rsid w:val="00D41170"/>
    <w:rsid w:val="00DB3A80"/>
    <w:rsid w:val="00DD6A74"/>
    <w:rsid w:val="00DD7C5A"/>
    <w:rsid w:val="00DE4FE9"/>
    <w:rsid w:val="00E24399"/>
    <w:rsid w:val="00E36A96"/>
    <w:rsid w:val="00E879FB"/>
    <w:rsid w:val="00EA63F3"/>
    <w:rsid w:val="00EB7549"/>
    <w:rsid w:val="00EC79E4"/>
    <w:rsid w:val="00ED11DB"/>
    <w:rsid w:val="00EE16DA"/>
    <w:rsid w:val="00FA59A4"/>
    <w:rsid w:val="00FD006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DE4FE9"/>
    <w:rPr>
      <w:color w:val="808080"/>
    </w:rPr>
  </w:style>
  <w:style w:type="paragraph" w:customStyle="1" w:styleId="BCF92F389EA54C6D8DE6F6D550FD7779">
    <w:name w:val="BCF92F389EA54C6D8DE6F6D550FD7779"/>
  </w:style>
  <w:style w:type="paragraph" w:customStyle="1" w:styleId="C7D5E8A2861F498A99596C8B0C648571">
    <w:name w:val="C7D5E8A2861F498A99596C8B0C648571"/>
  </w:style>
  <w:style w:type="paragraph" w:customStyle="1" w:styleId="BC26FB966CEC480282631CE6FFFC38F0">
    <w:name w:val="BC26FB966CEC480282631CE6FFFC38F0"/>
  </w:style>
  <w:style w:type="paragraph" w:customStyle="1" w:styleId="12149F3DBA7A4E08ABBDDB81476597D3">
    <w:name w:val="12149F3DBA7A4E08ABBDDB81476597D3"/>
  </w:style>
  <w:style w:type="paragraph" w:customStyle="1" w:styleId="6730ED0F85AD41DD9CB777F599BCE5FF">
    <w:name w:val="6730ED0F85AD41DD9CB777F599BCE5FF"/>
  </w:style>
  <w:style w:type="paragraph" w:customStyle="1" w:styleId="E68D1DDB7B9A4247B4CFD1E706151658">
    <w:name w:val="E68D1DDB7B9A4247B4CFD1E706151658"/>
  </w:style>
  <w:style w:type="paragraph" w:customStyle="1" w:styleId="2469A1177C1240AF8C843C619DB7628E">
    <w:name w:val="2469A1177C1240AF8C843C619DB7628E"/>
  </w:style>
  <w:style w:type="paragraph" w:customStyle="1" w:styleId="EF927100AB5F4C45997B4A2E46094BB9">
    <w:name w:val="EF927100AB5F4C45997B4A2E46094BB9"/>
  </w:style>
  <w:style w:type="paragraph" w:customStyle="1" w:styleId="0277484657544111959051A1E496B36D">
    <w:name w:val="0277484657544111959051A1E496B36D"/>
  </w:style>
  <w:style w:type="paragraph" w:customStyle="1" w:styleId="2ECCB02D7A36439C98917B4ACE216AC3">
    <w:name w:val="2ECCB02D7A36439C98917B4ACE216AC3"/>
  </w:style>
  <w:style w:type="paragraph" w:customStyle="1" w:styleId="583EA5DE78814716B043D37255C7C4B7">
    <w:name w:val="583EA5DE78814716B043D37255C7C4B7"/>
  </w:style>
  <w:style w:type="paragraph" w:customStyle="1" w:styleId="EA762A69DF154C1FB874614EBCEE976C">
    <w:name w:val="EA762A69DF154C1FB874614EBCEE976C"/>
  </w:style>
  <w:style w:type="paragraph" w:customStyle="1" w:styleId="AAE0DF858DAD4C11B291435CC840CA26">
    <w:name w:val="AAE0DF858DAD4C11B291435CC840CA26"/>
  </w:style>
  <w:style w:type="paragraph" w:customStyle="1" w:styleId="6330C29D06C141A5A6DC2CB5BA0AD8FB">
    <w:name w:val="6330C29D06C141A5A6DC2CB5BA0AD8FB"/>
  </w:style>
  <w:style w:type="paragraph" w:customStyle="1" w:styleId="D7753E4DA95E4BAD807D396044BAB7DF">
    <w:name w:val="D7753E4DA95E4BAD807D396044BAB7DF"/>
  </w:style>
  <w:style w:type="paragraph" w:customStyle="1" w:styleId="0C5E7B07FA0943319DFACB65D5D779E7">
    <w:name w:val="0C5E7B07FA0943319DFACB65D5D779E7"/>
  </w:style>
  <w:style w:type="paragraph" w:customStyle="1" w:styleId="FC148B1E9D854021B8E67D43218E72BD">
    <w:name w:val="FC148B1E9D854021B8E67D43218E72BD"/>
  </w:style>
  <w:style w:type="paragraph" w:customStyle="1" w:styleId="B133248D286B4EF7A9483754202F5BCF">
    <w:name w:val="B133248D286B4EF7A9483754202F5BCF"/>
  </w:style>
  <w:style w:type="paragraph" w:customStyle="1" w:styleId="9A241D83214444B6BEAE2942DE4E0B56">
    <w:name w:val="9A241D83214444B6BEAE2942DE4E0B56"/>
  </w:style>
  <w:style w:type="paragraph" w:customStyle="1" w:styleId="67F105A508EA4D39BEEE12A1EECAACC3">
    <w:name w:val="67F105A508EA4D39BEEE12A1EECAACC3"/>
  </w:style>
  <w:style w:type="paragraph" w:customStyle="1" w:styleId="BC3B15B934E04D208BABF21E4D64F0EB">
    <w:name w:val="BC3B15B934E04D208BABF21E4D64F0EB"/>
  </w:style>
  <w:style w:type="paragraph" w:customStyle="1" w:styleId="5A856A3C92C741A1A16439AAB2AF1BF2">
    <w:name w:val="5A856A3C92C741A1A16439AAB2AF1BF2"/>
  </w:style>
  <w:style w:type="paragraph" w:customStyle="1" w:styleId="6E8F8316ABF74394BDCEDB26F6DAE425">
    <w:name w:val="6E8F8316ABF74394BDCEDB26F6DAE425"/>
  </w:style>
  <w:style w:type="paragraph" w:customStyle="1" w:styleId="A11A8DE6DDE441C692CE93613861368A">
    <w:name w:val="A11A8DE6DDE441C692CE93613861368A"/>
  </w:style>
  <w:style w:type="paragraph" w:customStyle="1" w:styleId="C5EBA79C495E433AB26B46247F6F5FB4">
    <w:name w:val="C5EBA79C495E433AB26B46247F6F5FB4"/>
  </w:style>
  <w:style w:type="paragraph" w:customStyle="1" w:styleId="1DA47D3BE0A5430CABF813DA506B6EDC">
    <w:name w:val="1DA47D3BE0A5430CABF813DA506B6EDC"/>
  </w:style>
  <w:style w:type="paragraph" w:customStyle="1" w:styleId="165FF84985004A6F90EA92B1A5DA29EE">
    <w:name w:val="165FF84985004A6F90EA92B1A5DA29EE"/>
  </w:style>
  <w:style w:type="paragraph" w:customStyle="1" w:styleId="CCE0AC9D432446228ABA52F0729DCD37">
    <w:name w:val="CCE0AC9D432446228ABA52F0729DCD37"/>
  </w:style>
  <w:style w:type="paragraph" w:customStyle="1" w:styleId="D65D3689937841B8BCAFA5537C7F541D">
    <w:name w:val="D65D3689937841B8BCAFA5537C7F541D"/>
  </w:style>
  <w:style w:type="paragraph" w:customStyle="1" w:styleId="83CDA97402CE4091B25B871824782572">
    <w:name w:val="83CDA97402CE4091B25B871824782572"/>
  </w:style>
  <w:style w:type="paragraph" w:customStyle="1" w:styleId="2D9BD0D0AC594D40BDED375AA2ACAD2A">
    <w:name w:val="2D9BD0D0AC594D40BDED375AA2ACAD2A"/>
  </w:style>
  <w:style w:type="paragraph" w:customStyle="1" w:styleId="5B4E7541B1F64B9785AB07CD774E3ED9">
    <w:name w:val="5B4E7541B1F64B9785AB07CD774E3ED9"/>
  </w:style>
  <w:style w:type="paragraph" w:customStyle="1" w:styleId="5DCF569812ED452FA4A0F9A5FD3B215F">
    <w:name w:val="5DCF569812ED452FA4A0F9A5FD3B215F"/>
  </w:style>
  <w:style w:type="paragraph" w:customStyle="1" w:styleId="F6260C152AF842999B347489F7795CC4">
    <w:name w:val="F6260C152AF842999B347489F7795CC4"/>
  </w:style>
  <w:style w:type="paragraph" w:customStyle="1" w:styleId="A8E718D6F7244D629C6556BB21DE0D64">
    <w:name w:val="A8E718D6F7244D629C6556BB21DE0D64"/>
  </w:style>
  <w:style w:type="paragraph" w:customStyle="1" w:styleId="68879E06BC374DDD86A79021610CB4F3">
    <w:name w:val="68879E06BC374DDD86A79021610CB4F3"/>
  </w:style>
  <w:style w:type="paragraph" w:customStyle="1" w:styleId="346F8EA951474BD58BA0D822257EFCE6">
    <w:name w:val="346F8EA951474BD58BA0D822257EFCE6"/>
  </w:style>
  <w:style w:type="paragraph" w:customStyle="1" w:styleId="B70E0BD15A5249778DED2530B701B3CF">
    <w:name w:val="B70E0BD15A5249778DED2530B701B3CF"/>
  </w:style>
  <w:style w:type="paragraph" w:customStyle="1" w:styleId="BBD9C5F6615446E99E74F134B5663EBA">
    <w:name w:val="BBD9C5F6615446E99E74F134B5663EBA"/>
  </w:style>
  <w:style w:type="paragraph" w:customStyle="1" w:styleId="6049E08D7DCD492F95FEA03B88BEC265">
    <w:name w:val="6049E08D7DCD492F95FEA03B88BEC265"/>
  </w:style>
  <w:style w:type="paragraph" w:customStyle="1" w:styleId="5D391757D4EE4DB1B11BB772A10A2B84">
    <w:name w:val="5D391757D4EE4DB1B11BB772A10A2B84"/>
  </w:style>
  <w:style w:type="paragraph" w:customStyle="1" w:styleId="A56306BB35A04024AB4879AE89B69F2D">
    <w:name w:val="A56306BB35A04024AB4879AE89B69F2D"/>
  </w:style>
  <w:style w:type="paragraph" w:customStyle="1" w:styleId="7B6C10039ED74CC4A83036987115D5B7">
    <w:name w:val="7B6C10039ED74CC4A83036987115D5B7"/>
  </w:style>
  <w:style w:type="paragraph" w:customStyle="1" w:styleId="CFCF149A68BC4CE989D53B028D107D99">
    <w:name w:val="CFCF149A68BC4CE989D53B028D107D99"/>
  </w:style>
  <w:style w:type="paragraph" w:customStyle="1" w:styleId="87155B251D57482AB996DD8DA9E65F82">
    <w:name w:val="87155B251D57482AB996DD8DA9E65F82"/>
  </w:style>
  <w:style w:type="paragraph" w:customStyle="1" w:styleId="8BC7A998EDF04ACC80C84589B5DCF95A">
    <w:name w:val="8BC7A998EDF04ACC80C84589B5DCF95A"/>
  </w:style>
  <w:style w:type="paragraph" w:customStyle="1" w:styleId="DBFD60AAA07041F18C52C0DF1058D164">
    <w:name w:val="DBFD60AAA07041F18C52C0DF1058D164"/>
  </w:style>
  <w:style w:type="paragraph" w:customStyle="1" w:styleId="FF159B18F83B4BDCA9B20DE022307B46">
    <w:name w:val="FF159B18F83B4BDCA9B20DE022307B46"/>
  </w:style>
  <w:style w:type="paragraph" w:customStyle="1" w:styleId="2B7188C874244549A95417CFAA53EFF4">
    <w:name w:val="2B7188C874244549A95417CFAA53EFF4"/>
  </w:style>
  <w:style w:type="paragraph" w:customStyle="1" w:styleId="1AEB27763B964959B724EB2896D62004">
    <w:name w:val="1AEB27763B964959B724EB2896D62004"/>
  </w:style>
  <w:style w:type="paragraph" w:customStyle="1" w:styleId="F9DC35CD4BCB40E09508470AEA170DCA">
    <w:name w:val="F9DC35CD4BCB40E09508470AEA170DCA"/>
  </w:style>
  <w:style w:type="paragraph" w:customStyle="1" w:styleId="30159E951BF74828B8487F88676BC430">
    <w:name w:val="30159E951BF74828B8487F88676BC430"/>
  </w:style>
  <w:style w:type="paragraph" w:customStyle="1" w:styleId="6DAE0002573B4EFB8E3E709E10A5D169">
    <w:name w:val="6DAE0002573B4EFB8E3E709E10A5D169"/>
  </w:style>
  <w:style w:type="paragraph" w:customStyle="1" w:styleId="34601C1DAC5840EEB39B16F38A4A22D3">
    <w:name w:val="34601C1DAC5840EEB39B16F38A4A22D3"/>
  </w:style>
  <w:style w:type="paragraph" w:customStyle="1" w:styleId="6F7655B60F79467EA7321AFBEBA9BE6E">
    <w:name w:val="6F7655B60F79467EA7321AFBEBA9BE6E"/>
  </w:style>
  <w:style w:type="paragraph" w:customStyle="1" w:styleId="4A77322EF84F4958AD3653A865210971">
    <w:name w:val="4A77322EF84F4958AD3653A865210971"/>
  </w:style>
  <w:style w:type="paragraph" w:customStyle="1" w:styleId="E73E13223AB745BC9E9A70B15B302189">
    <w:name w:val="E73E13223AB745BC9E9A70B15B302189"/>
  </w:style>
  <w:style w:type="paragraph" w:customStyle="1" w:styleId="90B8B5E7FCD74AFEB50064161CBF5838">
    <w:name w:val="90B8B5E7FCD74AFEB50064161CBF5838"/>
  </w:style>
  <w:style w:type="paragraph" w:customStyle="1" w:styleId="9A2EA7D5838347EBB2CBA0B1CBBFFEAD">
    <w:name w:val="9A2EA7D5838347EBB2CBA0B1CBBFFEAD"/>
  </w:style>
  <w:style w:type="paragraph" w:customStyle="1" w:styleId="79C5D9FBD1EB49DF8EB4740308A8D2EC">
    <w:name w:val="79C5D9FBD1EB49DF8EB4740308A8D2EC"/>
  </w:style>
  <w:style w:type="paragraph" w:customStyle="1" w:styleId="0A6E2C3927D24E62A497E89DDEF8A62C">
    <w:name w:val="0A6E2C3927D24E62A497E89DDEF8A62C"/>
  </w:style>
  <w:style w:type="paragraph" w:customStyle="1" w:styleId="4C0FFA7E91E449CAAAE422A03784A616">
    <w:name w:val="4C0FFA7E91E449CAAAE422A03784A616"/>
  </w:style>
  <w:style w:type="paragraph" w:customStyle="1" w:styleId="C1945DEA4C87453D83AE2CDA4531C944">
    <w:name w:val="C1945DEA4C87453D83AE2CDA4531C944"/>
  </w:style>
  <w:style w:type="paragraph" w:customStyle="1" w:styleId="C9EF17A712CA406EB09FEAFA43E16F3D">
    <w:name w:val="C9EF17A712CA406EB09FEAFA43E16F3D"/>
  </w:style>
  <w:style w:type="paragraph" w:customStyle="1" w:styleId="7B44549F85FF423FB7EC78837EFA1CC7">
    <w:name w:val="7B44549F85FF423FB7EC78837EFA1CC7"/>
  </w:style>
  <w:style w:type="paragraph" w:customStyle="1" w:styleId="B056361850F74C608991CF8949D84740">
    <w:name w:val="B056361850F74C608991CF8949D84740"/>
  </w:style>
  <w:style w:type="paragraph" w:customStyle="1" w:styleId="4C70AF7147134EA5BE431928ED0CCAB5">
    <w:name w:val="4C70AF7147134EA5BE431928ED0CCAB5"/>
  </w:style>
  <w:style w:type="paragraph" w:customStyle="1" w:styleId="37240D53BE5A4E5AA9BB027C3C0B2A21">
    <w:name w:val="37240D53BE5A4E5AA9BB027C3C0B2A21"/>
  </w:style>
  <w:style w:type="paragraph" w:customStyle="1" w:styleId="E1D7C64CE8944652A9F7FF5E4A14B995">
    <w:name w:val="E1D7C64CE8944652A9F7FF5E4A14B995"/>
    <w:rsid w:val="00B764AD"/>
  </w:style>
  <w:style w:type="paragraph" w:customStyle="1" w:styleId="C4A175B5D11F4D538B20E40870592B0F">
    <w:name w:val="C4A175B5D11F4D538B20E40870592B0F"/>
    <w:rsid w:val="00B764AD"/>
  </w:style>
  <w:style w:type="paragraph" w:customStyle="1" w:styleId="5B22CA68D68D40EE9C639ECAA943D518">
    <w:name w:val="5B22CA68D68D40EE9C639ECAA943D518"/>
    <w:rsid w:val="00B764AD"/>
  </w:style>
  <w:style w:type="paragraph" w:customStyle="1" w:styleId="A144EEBBE9F446A29670AFCD315E0743">
    <w:name w:val="A144EEBBE9F446A29670AFCD315E0743"/>
    <w:rsid w:val="00B764AD"/>
  </w:style>
  <w:style w:type="paragraph" w:customStyle="1" w:styleId="FE029DAFD1E944EEB8BE7A118D5F3B22">
    <w:name w:val="FE029DAFD1E944EEB8BE7A118D5F3B22"/>
    <w:rsid w:val="00B764AD"/>
  </w:style>
  <w:style w:type="paragraph" w:customStyle="1" w:styleId="BF4AA83C312D4DE38B8708099C370EB8">
    <w:name w:val="BF4AA83C312D4DE38B8708099C370EB8"/>
    <w:rsid w:val="00B764AD"/>
  </w:style>
  <w:style w:type="paragraph" w:customStyle="1" w:styleId="2593102BB1324CF492397617B41A5750">
    <w:name w:val="2593102BB1324CF492397617B41A5750"/>
    <w:rsid w:val="00B764AD"/>
  </w:style>
  <w:style w:type="paragraph" w:customStyle="1" w:styleId="9D7A131F03524A468EA23C57C0FB9DB3">
    <w:name w:val="9D7A131F03524A468EA23C57C0FB9DB3"/>
    <w:rsid w:val="00B764AD"/>
  </w:style>
  <w:style w:type="paragraph" w:customStyle="1" w:styleId="F8B88D4F1B4643028604CC06C6546A3B">
    <w:name w:val="F8B88D4F1B4643028604CC06C6546A3B"/>
    <w:rsid w:val="00B764AD"/>
  </w:style>
  <w:style w:type="paragraph" w:customStyle="1" w:styleId="366615308C0B49A2984AC3262FAE6F23">
    <w:name w:val="366615308C0B49A2984AC3262FAE6F23"/>
    <w:rsid w:val="00B764AD"/>
  </w:style>
  <w:style w:type="paragraph" w:customStyle="1" w:styleId="2635AB4687CE4CCA93BA837832EDF2E0">
    <w:name w:val="2635AB4687CE4CCA93BA837832EDF2E0"/>
    <w:rsid w:val="00B764AD"/>
  </w:style>
  <w:style w:type="paragraph" w:customStyle="1" w:styleId="AB97F6F28C6D4F298828D6AE3846BCB0">
    <w:name w:val="AB97F6F28C6D4F298828D6AE3846BCB0"/>
    <w:rsid w:val="00B764AD"/>
  </w:style>
  <w:style w:type="paragraph" w:customStyle="1" w:styleId="17575B6BBAEF4893B167349B5FB083E5">
    <w:name w:val="17575B6BBAEF4893B167349B5FB083E5"/>
    <w:rsid w:val="00B764AD"/>
  </w:style>
  <w:style w:type="paragraph" w:customStyle="1" w:styleId="42F9625980BC4CCAB2FADFD6BB317FD4">
    <w:name w:val="42F9625980BC4CCAB2FADFD6BB317FD4"/>
    <w:rsid w:val="00B764AD"/>
  </w:style>
  <w:style w:type="paragraph" w:customStyle="1" w:styleId="C823151D76FA4DAAB4E91F9C4EF47EAE">
    <w:name w:val="C823151D76FA4DAAB4E91F9C4EF47EAE"/>
    <w:rsid w:val="00B764AD"/>
  </w:style>
  <w:style w:type="paragraph" w:customStyle="1" w:styleId="2E321915D84B4346976B92E9BF04674F">
    <w:name w:val="2E321915D84B4346976B92E9BF04674F"/>
    <w:rsid w:val="00B764AD"/>
  </w:style>
  <w:style w:type="paragraph" w:customStyle="1" w:styleId="B0B9FB762ED4436B97EF5544E0FBF8EA">
    <w:name w:val="B0B9FB762ED4436B97EF5544E0FBF8EA"/>
    <w:rsid w:val="00B764AD"/>
  </w:style>
  <w:style w:type="paragraph" w:customStyle="1" w:styleId="DB0D37277A1445B492AAB306D753FB51">
    <w:name w:val="DB0D37277A1445B492AAB306D753FB51"/>
    <w:rsid w:val="00B764AD"/>
  </w:style>
  <w:style w:type="paragraph" w:customStyle="1" w:styleId="9E65DE0F9DD2412F90854635EBF204D1">
    <w:name w:val="9E65DE0F9DD2412F90854635EBF204D1"/>
    <w:rsid w:val="00B764AD"/>
  </w:style>
  <w:style w:type="paragraph" w:customStyle="1" w:styleId="5E3FD5B4A0324569B41B82FE9FB35F06">
    <w:name w:val="5E3FD5B4A0324569B41B82FE9FB35F06"/>
    <w:rsid w:val="00B764AD"/>
  </w:style>
  <w:style w:type="paragraph" w:customStyle="1" w:styleId="636BEE8DB2D44C95ADFB5E6A244D5BBA">
    <w:name w:val="636BEE8DB2D44C95ADFB5E6A244D5BBA"/>
    <w:rsid w:val="00B764AD"/>
  </w:style>
  <w:style w:type="paragraph" w:customStyle="1" w:styleId="66657879DD8446B5AE73856DA2C56BDA">
    <w:name w:val="66657879DD8446B5AE73856DA2C56BDA"/>
    <w:rsid w:val="00B764AD"/>
  </w:style>
  <w:style w:type="paragraph" w:customStyle="1" w:styleId="5126B189E5A04E8F80176EDF13D59B06">
    <w:name w:val="5126B189E5A04E8F80176EDF13D59B06"/>
    <w:rsid w:val="00B764AD"/>
  </w:style>
  <w:style w:type="paragraph" w:customStyle="1" w:styleId="6056507E89234A7A839C2BFC43B00822">
    <w:name w:val="6056507E89234A7A839C2BFC43B00822"/>
    <w:rsid w:val="00B764AD"/>
  </w:style>
  <w:style w:type="paragraph" w:customStyle="1" w:styleId="9AFBF32887594ECAA0B19A51AFC234D8">
    <w:name w:val="9AFBF32887594ECAA0B19A51AFC234D8"/>
    <w:rsid w:val="00DB3A80"/>
  </w:style>
  <w:style w:type="paragraph" w:customStyle="1" w:styleId="85423C8439244DB192EB791B1725FD19">
    <w:name w:val="85423C8439244DB192EB791B1725FD19"/>
    <w:rsid w:val="00DB3A80"/>
  </w:style>
  <w:style w:type="paragraph" w:customStyle="1" w:styleId="18D97CA330214F0CB2E98CE5D34C0335">
    <w:name w:val="18D97CA330214F0CB2E98CE5D34C0335"/>
    <w:rsid w:val="00DB3A80"/>
  </w:style>
  <w:style w:type="paragraph" w:customStyle="1" w:styleId="0559CD418BDE4C6B81AD30D18EBE0C69">
    <w:name w:val="0559CD418BDE4C6B81AD30D18EBE0C69"/>
    <w:rsid w:val="00DB3A80"/>
  </w:style>
  <w:style w:type="paragraph" w:customStyle="1" w:styleId="EE9962A07C9E4FB3944029D420A46D02">
    <w:name w:val="EE9962A07C9E4FB3944029D420A46D02"/>
    <w:rsid w:val="00DB3A80"/>
  </w:style>
  <w:style w:type="paragraph" w:customStyle="1" w:styleId="71A8688867224D6C929FCDF3A99F3694">
    <w:name w:val="71A8688867224D6C929FCDF3A99F3694"/>
    <w:rsid w:val="00DB3A80"/>
  </w:style>
  <w:style w:type="paragraph" w:customStyle="1" w:styleId="5B1BB4753B884FBEA1E7A15C851EA344">
    <w:name w:val="5B1BB4753B884FBEA1E7A15C851EA344"/>
    <w:rsid w:val="00DB3A80"/>
  </w:style>
  <w:style w:type="paragraph" w:customStyle="1" w:styleId="7CCB3AFAA3894EF9B2F2090E8C4A2577">
    <w:name w:val="7CCB3AFAA3894EF9B2F2090E8C4A2577"/>
    <w:rsid w:val="00DB3A80"/>
  </w:style>
  <w:style w:type="paragraph" w:customStyle="1" w:styleId="C5E1AD73B83F4EBB96B53A3AA45B2DDD">
    <w:name w:val="C5E1AD73B83F4EBB96B53A3AA45B2DDD"/>
    <w:rsid w:val="00DB3A80"/>
  </w:style>
  <w:style w:type="paragraph" w:customStyle="1" w:styleId="4D3A7F40793D42CCB47EE9D4921AAA51">
    <w:name w:val="4D3A7F40793D42CCB47EE9D4921AAA51"/>
    <w:rsid w:val="00DB3A80"/>
  </w:style>
  <w:style w:type="paragraph" w:customStyle="1" w:styleId="4860EBEAB06A406C808711027926DEAA">
    <w:name w:val="4860EBEAB06A406C808711027926DEAA"/>
    <w:rsid w:val="00DB3A80"/>
  </w:style>
  <w:style w:type="paragraph" w:customStyle="1" w:styleId="F37FE73142FA44CCB8F9FC18C87178BF">
    <w:name w:val="F37FE73142FA44CCB8F9FC18C87178BF"/>
    <w:rsid w:val="00DB3A80"/>
  </w:style>
  <w:style w:type="paragraph" w:customStyle="1" w:styleId="16A4D3061A04460EB049A82EE7FD99CE">
    <w:name w:val="16A4D3061A04460EB049A82EE7FD99CE"/>
    <w:rsid w:val="00DB3A80"/>
  </w:style>
  <w:style w:type="paragraph" w:customStyle="1" w:styleId="B3DBF8BFBAE1420BA1E3DA316DCA9226">
    <w:name w:val="B3DBF8BFBAE1420BA1E3DA316DCA9226"/>
    <w:rsid w:val="00DB3A80"/>
  </w:style>
  <w:style w:type="paragraph" w:customStyle="1" w:styleId="122375051A3E4109BB183B89C38D1714">
    <w:name w:val="122375051A3E4109BB183B89C38D1714"/>
    <w:rsid w:val="00DB3A80"/>
  </w:style>
  <w:style w:type="paragraph" w:customStyle="1" w:styleId="2353E6FF1452497CB9179EA62BD189BE">
    <w:name w:val="2353E6FF1452497CB9179EA62BD189BE"/>
    <w:rsid w:val="00DB3A80"/>
  </w:style>
  <w:style w:type="paragraph" w:customStyle="1" w:styleId="F21AD62A57A24FD7BB2A2DCB89F2DB3D">
    <w:name w:val="F21AD62A57A24FD7BB2A2DCB89F2DB3D"/>
    <w:rsid w:val="00DB3A80"/>
  </w:style>
  <w:style w:type="paragraph" w:customStyle="1" w:styleId="387A1819F10A472C94182E354F0F43F0">
    <w:name w:val="387A1819F10A472C94182E354F0F43F0"/>
    <w:rsid w:val="00DB3A80"/>
  </w:style>
  <w:style w:type="paragraph" w:customStyle="1" w:styleId="8BB0526F46CF471FA9FC6C90ABD984E2">
    <w:name w:val="8BB0526F46CF471FA9FC6C90ABD984E2"/>
    <w:rsid w:val="00DB3A80"/>
  </w:style>
  <w:style w:type="paragraph" w:customStyle="1" w:styleId="B22CEE56F02346F1A0E5961BFE6DF642">
    <w:name w:val="B22CEE56F02346F1A0E5961BFE6DF642"/>
    <w:rsid w:val="00DB3A80"/>
  </w:style>
  <w:style w:type="paragraph" w:customStyle="1" w:styleId="0886EB40D4B64016B8B6908EF6977D60">
    <w:name w:val="0886EB40D4B64016B8B6908EF6977D60"/>
    <w:rsid w:val="00DB3A80"/>
  </w:style>
  <w:style w:type="paragraph" w:customStyle="1" w:styleId="5D9A5A47BA1640FE9AA512D88149D064">
    <w:name w:val="5D9A5A47BA1640FE9AA512D88149D064"/>
    <w:rsid w:val="00DD7C5A"/>
  </w:style>
  <w:style w:type="paragraph" w:customStyle="1" w:styleId="55D170462A304EC6833CF8C39D7FE355">
    <w:name w:val="55D170462A304EC6833CF8C39D7FE355"/>
    <w:rsid w:val="00DD7C5A"/>
  </w:style>
  <w:style w:type="paragraph" w:customStyle="1" w:styleId="16AAF5CFE174437987786DBCFA9D41E2">
    <w:name w:val="16AAF5CFE174437987786DBCFA9D41E2"/>
    <w:rsid w:val="006339EE"/>
  </w:style>
  <w:style w:type="paragraph" w:customStyle="1" w:styleId="64EBBD5EE7EF4278A13ADC5C14B0C44E">
    <w:name w:val="64EBBD5EE7EF4278A13ADC5C14B0C44E"/>
    <w:rsid w:val="006339EE"/>
  </w:style>
  <w:style w:type="paragraph" w:customStyle="1" w:styleId="F1880B43891B42AEBEAC0B433FD1C37A">
    <w:name w:val="F1880B43891B42AEBEAC0B433FD1C37A"/>
    <w:rsid w:val="006339EE"/>
  </w:style>
  <w:style w:type="paragraph" w:customStyle="1" w:styleId="85280D63C9B24CDABC56A0DD19C345AE">
    <w:name w:val="85280D63C9B24CDABC56A0DD19C345AE"/>
    <w:rsid w:val="006339EE"/>
  </w:style>
  <w:style w:type="paragraph" w:customStyle="1" w:styleId="8C53DC08EFA64A4CB0D713B90AC9B249">
    <w:name w:val="8C53DC08EFA64A4CB0D713B90AC9B249"/>
    <w:rsid w:val="006339EE"/>
  </w:style>
  <w:style w:type="paragraph" w:customStyle="1" w:styleId="2694FD8E79D54E99B3737CA54F8EB41E">
    <w:name w:val="2694FD8E79D54E99B3737CA54F8EB41E"/>
    <w:rsid w:val="006339EE"/>
  </w:style>
  <w:style w:type="paragraph" w:customStyle="1" w:styleId="842FE7DD6AC14DD1823B2846B506143F">
    <w:name w:val="842FE7DD6AC14DD1823B2846B506143F"/>
    <w:rsid w:val="006339EE"/>
  </w:style>
  <w:style w:type="paragraph" w:customStyle="1" w:styleId="F2C8A25C38804BA1BF3B0B817C5F19D7">
    <w:name w:val="F2C8A25C38804BA1BF3B0B817C5F19D7"/>
    <w:rsid w:val="006339EE"/>
  </w:style>
  <w:style w:type="paragraph" w:customStyle="1" w:styleId="F9A15D7DC59549798302E308D9527065">
    <w:name w:val="F9A15D7DC59549798302E308D9527065"/>
    <w:rsid w:val="006339EE"/>
  </w:style>
  <w:style w:type="paragraph" w:customStyle="1" w:styleId="E5F14F838C1949608F33846C282899FC">
    <w:name w:val="E5F14F838C1949608F33846C282899FC"/>
    <w:rsid w:val="006339EE"/>
  </w:style>
  <w:style w:type="paragraph" w:customStyle="1" w:styleId="86DD1E31435B45DC968A113FF5E53A2A">
    <w:name w:val="86DD1E31435B45DC968A113FF5E53A2A"/>
    <w:rsid w:val="006339EE"/>
  </w:style>
  <w:style w:type="paragraph" w:customStyle="1" w:styleId="E0ED220D6128414686DA3DEBE86B64C6">
    <w:name w:val="E0ED220D6128414686DA3DEBE86B64C6"/>
    <w:rsid w:val="006339EE"/>
  </w:style>
  <w:style w:type="paragraph" w:customStyle="1" w:styleId="51BA933E36444985A88902D0389CC03C">
    <w:name w:val="51BA933E36444985A88902D0389CC03C"/>
    <w:rsid w:val="005967AA"/>
  </w:style>
  <w:style w:type="paragraph" w:customStyle="1" w:styleId="126E159432774DD9B69B1A4EFAF7F04F">
    <w:name w:val="126E159432774DD9B69B1A4EFAF7F04F"/>
    <w:rsid w:val="005967AA"/>
  </w:style>
  <w:style w:type="paragraph" w:customStyle="1" w:styleId="9A8D2FD99FD340EBB0C4B7BB5EB8D0C5">
    <w:name w:val="9A8D2FD99FD340EBB0C4B7BB5EB8D0C5"/>
    <w:rsid w:val="005967AA"/>
  </w:style>
  <w:style w:type="paragraph" w:customStyle="1" w:styleId="E5A38FF100DE40F9AC0BEAECB41A33DA">
    <w:name w:val="E5A38FF100DE40F9AC0BEAECB41A33DA"/>
    <w:rsid w:val="005967AA"/>
  </w:style>
  <w:style w:type="paragraph" w:customStyle="1" w:styleId="788F4250EABA42DC9625D24B0B35BDC0">
    <w:name w:val="788F4250EABA42DC9625D24B0B35BDC0"/>
    <w:rsid w:val="005967AA"/>
  </w:style>
  <w:style w:type="paragraph" w:customStyle="1" w:styleId="0F46C3FBB5BC48AF9E103DA7EACF9680">
    <w:name w:val="0F46C3FBB5BC48AF9E103DA7EACF9680"/>
    <w:rsid w:val="005967AA"/>
  </w:style>
  <w:style w:type="paragraph" w:customStyle="1" w:styleId="3BB2382C6F63485EB80E62AA6FDE3BA0">
    <w:name w:val="3BB2382C6F63485EB80E62AA6FDE3BA0"/>
    <w:rsid w:val="0015342D"/>
  </w:style>
  <w:style w:type="paragraph" w:customStyle="1" w:styleId="2760550924194C62A19485FFA1194635">
    <w:name w:val="2760550924194C62A19485FFA1194635"/>
    <w:rsid w:val="0015342D"/>
  </w:style>
  <w:style w:type="paragraph" w:customStyle="1" w:styleId="866B67BF70A94ABDAE078AF86267B7DE">
    <w:name w:val="866B67BF70A94ABDAE078AF86267B7DE"/>
    <w:rsid w:val="0015342D"/>
  </w:style>
  <w:style w:type="paragraph" w:customStyle="1" w:styleId="814F0276B56E46AEA79D0332F589FB37">
    <w:name w:val="814F0276B56E46AEA79D0332F589FB37"/>
    <w:rsid w:val="0015342D"/>
  </w:style>
  <w:style w:type="paragraph" w:customStyle="1" w:styleId="3D82A61834AE4A539CD6B0A0765B8004">
    <w:name w:val="3D82A61834AE4A539CD6B0A0765B8004"/>
    <w:rsid w:val="0015342D"/>
  </w:style>
  <w:style w:type="paragraph" w:customStyle="1" w:styleId="5F7FE44F7A84497FA0A556ADB1BF0839">
    <w:name w:val="5F7FE44F7A84497FA0A556ADB1BF0839"/>
    <w:rsid w:val="0015342D"/>
  </w:style>
  <w:style w:type="paragraph" w:customStyle="1" w:styleId="2319AA3E369F4FE2A2664641AEF4EEB9">
    <w:name w:val="2319AA3E369F4FE2A2664641AEF4EEB9"/>
    <w:rsid w:val="00D41170"/>
  </w:style>
  <w:style w:type="paragraph" w:customStyle="1" w:styleId="8EB01A308F9F423B93A81751DB4F87E7">
    <w:name w:val="8EB01A308F9F423B93A81751DB4F87E7"/>
    <w:rsid w:val="00D41170"/>
  </w:style>
  <w:style w:type="paragraph" w:customStyle="1" w:styleId="8F8DE07E111D4B96A3A374DC3EF559C0">
    <w:name w:val="8F8DE07E111D4B96A3A374DC3EF559C0"/>
    <w:rsid w:val="00D41170"/>
  </w:style>
  <w:style w:type="paragraph" w:customStyle="1" w:styleId="C913975ADEFB4116A6AFFC5DFA26DABF">
    <w:name w:val="C913975ADEFB4116A6AFFC5DFA26DABF"/>
    <w:rsid w:val="00D41170"/>
  </w:style>
  <w:style w:type="paragraph" w:customStyle="1" w:styleId="51C920480BE34B5997A102F244D8E821">
    <w:name w:val="51C920480BE34B5997A102F244D8E821"/>
    <w:rsid w:val="00D41170"/>
  </w:style>
  <w:style w:type="paragraph" w:customStyle="1" w:styleId="4E9DE4962AD047A4AA1C3FB3B8065046">
    <w:name w:val="4E9DE4962AD047A4AA1C3FB3B8065046"/>
    <w:rsid w:val="00D41170"/>
  </w:style>
  <w:style w:type="paragraph" w:customStyle="1" w:styleId="7D8B0380D10542CAAA00BC935E70C7F2">
    <w:name w:val="7D8B0380D10542CAAA00BC935E70C7F2"/>
    <w:rsid w:val="00C25181"/>
  </w:style>
  <w:style w:type="paragraph" w:customStyle="1" w:styleId="23C8C869493045A98AAD91B777088540">
    <w:name w:val="23C8C869493045A98AAD91B777088540"/>
    <w:rsid w:val="00C25181"/>
  </w:style>
  <w:style w:type="paragraph" w:customStyle="1" w:styleId="53DC7681B98748E18B9D0CC03E3C3FE1">
    <w:name w:val="53DC7681B98748E18B9D0CC03E3C3FE1"/>
    <w:rsid w:val="00C25181"/>
  </w:style>
  <w:style w:type="paragraph" w:customStyle="1" w:styleId="F41460814B6245E78903003060B2A46F">
    <w:name w:val="F41460814B6245E78903003060B2A46F"/>
    <w:rsid w:val="00535111"/>
  </w:style>
  <w:style w:type="paragraph" w:customStyle="1" w:styleId="2F0E3FCF34A04397B14C1A41424AD03F">
    <w:name w:val="2F0E3FCF34A04397B14C1A41424AD03F"/>
    <w:rsid w:val="00535111"/>
  </w:style>
  <w:style w:type="paragraph" w:customStyle="1" w:styleId="A0F37F61116A4DBABE6934DDA4E9C9C7">
    <w:name w:val="A0F37F61116A4DBABE6934DDA4E9C9C7"/>
    <w:rsid w:val="00535111"/>
  </w:style>
  <w:style w:type="paragraph" w:customStyle="1" w:styleId="C2690A91F64B4B53B0D2809EA1FCD688">
    <w:name w:val="C2690A91F64B4B53B0D2809EA1FCD688"/>
    <w:rsid w:val="00535111"/>
  </w:style>
  <w:style w:type="paragraph" w:customStyle="1" w:styleId="C0C5128D2F39437D8570C1BF8B234CE5">
    <w:name w:val="C0C5128D2F39437D8570C1BF8B234CE5"/>
    <w:rsid w:val="00535111"/>
  </w:style>
  <w:style w:type="paragraph" w:customStyle="1" w:styleId="345D450F099C433DB28403B5DCE05AB9">
    <w:name w:val="345D450F099C433DB28403B5DCE05AB9"/>
    <w:rsid w:val="00535111"/>
  </w:style>
  <w:style w:type="paragraph" w:customStyle="1" w:styleId="4BCC6A15D08743708A5F410206ACAE54">
    <w:name w:val="4BCC6A15D08743708A5F410206ACAE54"/>
    <w:rsid w:val="00ED11DB"/>
  </w:style>
  <w:style w:type="paragraph" w:customStyle="1" w:styleId="DAA5B0D3B2FE467EA3FC851D9371FF49">
    <w:name w:val="DAA5B0D3B2FE467EA3FC851D9371FF49"/>
    <w:rsid w:val="00ED11DB"/>
  </w:style>
  <w:style w:type="paragraph" w:customStyle="1" w:styleId="3EBCA93DA0364151ABE346616BE932D1">
    <w:name w:val="3EBCA93DA0364151ABE346616BE932D1"/>
    <w:rsid w:val="00ED11DB"/>
  </w:style>
  <w:style w:type="paragraph" w:customStyle="1" w:styleId="22E8C622EC71401F9E8DF604DAA70F73">
    <w:name w:val="22E8C622EC71401F9E8DF604DAA70F73"/>
    <w:rsid w:val="00ED11DB"/>
  </w:style>
  <w:style w:type="paragraph" w:customStyle="1" w:styleId="5F91FD5045654239B57C1C6F972659DD">
    <w:name w:val="5F91FD5045654239B57C1C6F972659DD"/>
    <w:rsid w:val="00ED11DB"/>
  </w:style>
  <w:style w:type="paragraph" w:customStyle="1" w:styleId="878055A2DFA54DE2A283748E79E4A77E">
    <w:name w:val="878055A2DFA54DE2A283748E79E4A77E"/>
    <w:rsid w:val="00C576A5"/>
  </w:style>
  <w:style w:type="paragraph" w:customStyle="1" w:styleId="43B68AE524144DC0B5C590605B6FB36E">
    <w:name w:val="43B68AE524144DC0B5C590605B6FB36E"/>
    <w:rsid w:val="00C576A5"/>
  </w:style>
  <w:style w:type="paragraph" w:customStyle="1" w:styleId="407B553EC6E9426E909CC691604D936F">
    <w:name w:val="407B553EC6E9426E909CC691604D936F"/>
    <w:rsid w:val="00C576A5"/>
  </w:style>
  <w:style w:type="paragraph" w:customStyle="1" w:styleId="B88F34C42B3543F1AB1926397FFCC664">
    <w:name w:val="B88F34C42B3543F1AB1926397FFCC664"/>
    <w:rsid w:val="00C576A5"/>
  </w:style>
  <w:style w:type="paragraph" w:customStyle="1" w:styleId="044CCB8986B7412F8588FF5B730D7B69">
    <w:name w:val="044CCB8986B7412F8588FF5B730D7B69"/>
    <w:rsid w:val="00C576A5"/>
  </w:style>
  <w:style w:type="paragraph" w:customStyle="1" w:styleId="5AD148B55628422F92FB15E43107979C">
    <w:name w:val="5AD148B55628422F92FB15E43107979C"/>
    <w:rsid w:val="0069480A"/>
  </w:style>
  <w:style w:type="paragraph" w:customStyle="1" w:styleId="8A96997112824892A56D865C15BE58BD">
    <w:name w:val="8A96997112824892A56D865C15BE58BD"/>
    <w:rsid w:val="0069480A"/>
  </w:style>
  <w:style w:type="paragraph" w:customStyle="1" w:styleId="E070FEDA6E4449BFB7F2CB716BB9249E">
    <w:name w:val="E070FEDA6E4449BFB7F2CB716BB9249E"/>
    <w:rsid w:val="0069480A"/>
  </w:style>
  <w:style w:type="paragraph" w:customStyle="1" w:styleId="2BF8997A28EE42B99EFF612192F76972">
    <w:name w:val="2BF8997A28EE42B99EFF612192F76972"/>
    <w:rsid w:val="0069480A"/>
  </w:style>
  <w:style w:type="paragraph" w:customStyle="1" w:styleId="1022DDF3F54C493EAE59606B2B49C4BD">
    <w:name w:val="1022DDF3F54C493EAE59606B2B49C4BD"/>
    <w:rsid w:val="0069480A"/>
  </w:style>
  <w:style w:type="paragraph" w:customStyle="1" w:styleId="86BF34520C7141AE9D8A3D0B7D7C2E8F">
    <w:name w:val="86BF34520C7141AE9D8A3D0B7D7C2E8F"/>
    <w:rsid w:val="0069480A"/>
  </w:style>
  <w:style w:type="paragraph" w:customStyle="1" w:styleId="9C06C7D6E5664369BD0D4CD0A2AAFB19">
    <w:name w:val="9C06C7D6E5664369BD0D4CD0A2AAFB19"/>
    <w:rsid w:val="0069480A"/>
  </w:style>
  <w:style w:type="paragraph" w:customStyle="1" w:styleId="B63887402D7F452A9837C23B6CE52837">
    <w:name w:val="B63887402D7F452A9837C23B6CE52837"/>
    <w:rsid w:val="0069480A"/>
  </w:style>
  <w:style w:type="paragraph" w:customStyle="1" w:styleId="6F3ABA62DFBB40EBBDD9F9CFE54ED758">
    <w:name w:val="6F3ABA62DFBB40EBBDD9F9CFE54ED758"/>
    <w:rsid w:val="0069480A"/>
  </w:style>
  <w:style w:type="paragraph" w:customStyle="1" w:styleId="DE9D803C38A94BE182C833BE18E6C331">
    <w:name w:val="DE9D803C38A94BE182C833BE18E6C331"/>
    <w:rsid w:val="00677FB3"/>
  </w:style>
  <w:style w:type="paragraph" w:customStyle="1" w:styleId="F7D543EF27C24310BEF67C88FB561F21">
    <w:name w:val="F7D543EF27C24310BEF67C88FB561F21"/>
    <w:rsid w:val="00677FB3"/>
  </w:style>
  <w:style w:type="paragraph" w:customStyle="1" w:styleId="C9231E40B56D45D5AAF148CC339829F9">
    <w:name w:val="C9231E40B56D45D5AAF148CC339829F9"/>
    <w:rsid w:val="00677FB3"/>
  </w:style>
  <w:style w:type="paragraph" w:customStyle="1" w:styleId="09626436EFA444C4A65A45B266816A41">
    <w:name w:val="09626436EFA444C4A65A45B266816A41"/>
    <w:rsid w:val="00677FB3"/>
  </w:style>
  <w:style w:type="paragraph" w:customStyle="1" w:styleId="344421D05A13422C94D5DEA14BD2C08C">
    <w:name w:val="344421D05A13422C94D5DEA14BD2C08C"/>
    <w:rsid w:val="00677FB3"/>
  </w:style>
  <w:style w:type="paragraph" w:customStyle="1" w:styleId="85189DE54DCB46BA8DBD1166FC922722">
    <w:name w:val="85189DE54DCB46BA8DBD1166FC922722"/>
    <w:rsid w:val="00677FB3"/>
  </w:style>
  <w:style w:type="paragraph" w:customStyle="1" w:styleId="77BC49F25C2E4280992E1F181C428B54">
    <w:name w:val="77BC49F25C2E4280992E1F181C428B54"/>
    <w:rsid w:val="00C71CB2"/>
  </w:style>
  <w:style w:type="paragraph" w:customStyle="1" w:styleId="29DA81C898A14A52977E6E0B750AE03A">
    <w:name w:val="29DA81C898A14A52977E6E0B750AE03A"/>
    <w:rsid w:val="00C71CB2"/>
  </w:style>
  <w:style w:type="paragraph" w:customStyle="1" w:styleId="1445738C89B245DE85A154354EEAC579">
    <w:name w:val="1445738C89B245DE85A154354EEAC579"/>
    <w:rsid w:val="00C71CB2"/>
  </w:style>
  <w:style w:type="paragraph" w:customStyle="1" w:styleId="6D5843F14DFE4A2CB0E07225B874B931">
    <w:name w:val="6D5843F14DFE4A2CB0E07225B874B931"/>
    <w:rsid w:val="009B4BE8"/>
  </w:style>
  <w:style w:type="paragraph" w:customStyle="1" w:styleId="42F6CF69A0B44D6681D5689AC84CB4C3">
    <w:name w:val="42F6CF69A0B44D6681D5689AC84CB4C3"/>
    <w:rsid w:val="009B4BE8"/>
  </w:style>
  <w:style w:type="paragraph" w:customStyle="1" w:styleId="618F2C5B3CF04F9A8BFFFC3C0DBF131F">
    <w:name w:val="618F2C5B3CF04F9A8BFFFC3C0DBF131F"/>
    <w:rsid w:val="009B4BE8"/>
  </w:style>
  <w:style w:type="paragraph" w:customStyle="1" w:styleId="E98D200C51A542D3AE362CA59D35F3DD">
    <w:name w:val="E98D200C51A542D3AE362CA59D35F3DD"/>
    <w:rsid w:val="0070531C"/>
  </w:style>
  <w:style w:type="paragraph" w:customStyle="1" w:styleId="1084F66FAF4B49F3A4AE99E0A537D34C">
    <w:name w:val="1084F66FAF4B49F3A4AE99E0A537D34C"/>
    <w:rsid w:val="0070531C"/>
  </w:style>
  <w:style w:type="paragraph" w:customStyle="1" w:styleId="4400E5DB18CF41D29214F118C23B19A6">
    <w:name w:val="4400E5DB18CF41D29214F118C23B19A6"/>
    <w:rsid w:val="0070531C"/>
  </w:style>
  <w:style w:type="paragraph" w:customStyle="1" w:styleId="BF4F48B82E4B4AEB9490A36EA2BD69B5">
    <w:name w:val="BF4F48B82E4B4AEB9490A36EA2BD69B5"/>
    <w:rsid w:val="00DE4FE9"/>
  </w:style>
  <w:style w:type="paragraph" w:customStyle="1" w:styleId="B90C21836642469195571B9CDC8CD3F0">
    <w:name w:val="B90C21836642469195571B9CDC8CD3F0"/>
    <w:rsid w:val="00DE4FE9"/>
  </w:style>
  <w:style w:type="paragraph" w:customStyle="1" w:styleId="913A2B80532B4AB3BEFA2523CD5FCF81">
    <w:name w:val="913A2B80532B4AB3BEFA2523CD5FCF81"/>
    <w:rsid w:val="00DE4FE9"/>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9C58995-C86F-4185-B834-083C875BB6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Документация о закупке (конкурс;ЭФ).dotx</Template>
  <TotalTime>201</TotalTime>
  <Pages>1</Pages>
  <Words>8139</Words>
  <Characters>46396</Characters>
  <Application>Microsoft Office Word</Application>
  <DocSecurity>0</DocSecurity>
  <Lines>386</Lines>
  <Paragraphs>108</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54427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Sharymova Irina</dc:creator>
  <cp:keywords>Шаблон; Шаблон документации о закупке; Конкурс; ЭФ</cp:keywords>
  <dc:description/>
  <cp:lastModifiedBy>Sharymova Irina</cp:lastModifiedBy>
  <cp:revision>81</cp:revision>
  <cp:lastPrinted>2023-07-10T03:59:00Z</cp:lastPrinted>
  <dcterms:created xsi:type="dcterms:W3CDTF">2022-03-14T01:15:00Z</dcterms:created>
  <dcterms:modified xsi:type="dcterms:W3CDTF">2023-07-10T03:59:00Z</dcterms:modified>
  <cp:category>Шаблоны</cp:category>
</cp:coreProperties>
</file>